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415D" w:rsidRPr="00780265" w:rsidRDefault="00851DAA">
      <w:pPr>
        <w:adjustRightInd w:val="0"/>
        <w:snapToGrid w:val="0"/>
        <w:spacing w:line="540" w:lineRule="atLeast"/>
        <w:rPr>
          <w:rFonts w:eastAsia="黑体"/>
        </w:rPr>
      </w:pPr>
      <w:r w:rsidRPr="00780265">
        <w:rPr>
          <w:rFonts w:eastAsia="黑体"/>
          <w:noProof/>
        </w:rPr>
        <mc:AlternateContent>
          <mc:Choice Requires="wps">
            <w:drawing>
              <wp:anchor distT="0" distB="0" distL="114300" distR="114300" simplePos="0" relativeHeight="2516561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rsidR="0004415D" w:rsidRDefault="00206411">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04415D" w:rsidRDefault="0004415D"/>
                        </w:txbxContent>
                      </wps:txbx>
                      <wps:bodyPr rot="0" vert="horz" wrap="square" lIns="0" tIns="0" rIns="0" bIns="0" anchor="ctr" anchorCtr="0">
                        <a:no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561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" filled="f" stroked="f">
                <v:textbox inset="0,0,0,0">
                  <w:txbxContent>
                    <w:p w:rsidR="0004415D" w:rsidRDefault="00206411">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04415D" w:rsidRDefault="0004415D"/>
                  </w:txbxContent>
                </v:textbox>
                <w10:wrap anchorx="page" anchory="page"/>
              </v:shape>
            </w:pict>
          </mc:Fallback>
        </mc:AlternateContent>
      </w:r>
    </w:p>
    <w:p w:rsidR="0004415D" w:rsidRPr="00780265" w:rsidRDefault="0004415D">
      <w:pPr>
        <w:adjustRightInd w:val="0"/>
        <w:snapToGrid w:val="0"/>
        <w:spacing w:line="540" w:lineRule="atLeast"/>
        <w:rPr>
          <w:rFonts w:eastAsia="黑体"/>
        </w:rPr>
      </w:pPr>
    </w:p>
    <w:p w:rsidR="0004415D" w:rsidRPr="00780265" w:rsidRDefault="00206411">
      <w:pPr>
        <w:adjustRightInd w:val="0"/>
        <w:snapToGrid w:val="0"/>
        <w:spacing w:line="540" w:lineRule="atLeast"/>
        <w:jc w:val="right"/>
        <w:rPr>
          <w:rFonts w:eastAsia="仿宋"/>
        </w:rPr>
      </w:pPr>
      <w:r w:rsidRPr="00780265">
        <w:t>人力资源</w:t>
      </w:r>
      <w:r w:rsidR="00851DAA" w:rsidRPr="00780265">
        <w:t>〔</w:t>
      </w:r>
      <w:r w:rsidR="00851DAA" w:rsidRPr="00780265">
        <w:t>202</w:t>
      </w:r>
      <w:r w:rsidRPr="00780265">
        <w:t>1</w:t>
      </w:r>
      <w:r w:rsidR="00851DAA" w:rsidRPr="00780265">
        <w:t>〕</w:t>
      </w:r>
      <w:r w:rsidR="000701DF" w:rsidRPr="00780265">
        <w:t>266</w:t>
      </w:r>
      <w:r w:rsidR="00851DAA" w:rsidRPr="00780265">
        <w:t>号</w:t>
      </w:r>
    </w:p>
    <w:p w:rsidR="0004415D" w:rsidRPr="00780265" w:rsidRDefault="0004415D">
      <w:pPr>
        <w:adjustRightInd w:val="0"/>
        <w:snapToGrid w:val="0"/>
        <w:spacing w:line="540" w:lineRule="atLeast"/>
        <w:rPr>
          <w:rFonts w:eastAsia="黑体"/>
        </w:rPr>
      </w:pPr>
    </w:p>
    <w:p w:rsidR="0004415D" w:rsidRPr="00780265" w:rsidRDefault="00851DAA">
      <w:pPr>
        <w:adjustRightInd w:val="0"/>
        <w:snapToGrid w:val="0"/>
        <w:spacing w:line="540" w:lineRule="atLeast"/>
        <w:rPr>
          <w:rFonts w:eastAsia="黑体"/>
        </w:rPr>
      </w:pPr>
      <w:r w:rsidRPr="00780265">
        <w:rPr>
          <w:rFonts w:eastAsia="黑体"/>
          <w:noProof/>
        </w:rPr>
        <mc:AlternateContent>
          <mc:Choice Requires="wps">
            <w:drawing>
              <wp:anchor distT="0" distB="0" distL="114300" distR="114300" simplePos="0" relativeHeight="251660288"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CDCD072" id="直接连接符 3" o:spid="_x0000_s1026" style="position:absolute;left:0;text-align:left;z-index:251660288;visibility:visible;mso-wrap-style:square;mso-wrap-distance-left:9pt;mso-wrap-distance-top:0;mso-wrap-distance-right:9pt;mso-wrap-distance-bottom:0;mso-position-horizontal:absolute;mso-position-horizontal-relative:page;mso-position-vertical:absolute;mso-position-vertical-relative:page"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Pr="00780265">
        <w:rPr>
          <w:rFonts w:eastAsia="黑体"/>
          <w:noProof/>
        </w:rPr>
        <mc:AlternateContent>
          <mc:Choice Requires="wps">
            <w:drawing>
              <wp:anchor distT="0" distB="0" distL="114300" distR="114300" simplePos="0" relativeHeight="251658240"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F836CE" id="直接连接符 1" o:spid="_x0000_s1026" style="position:absolute;left:0;text-align:left;z-index:251658240;visibility:visible;mso-wrap-style:square;mso-wrap-distance-left:9pt;mso-wrap-distance-top:0;mso-wrap-distance-right:9pt;mso-wrap-distance-bottom:0;mso-position-horizontal:absolute;mso-position-horizontal-relative:page;mso-position-vertical:absolute;mso-position-vertical-relative:page"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04415D" w:rsidRPr="00780265" w:rsidRDefault="00851DAA">
      <w:pPr>
        <w:adjustRightInd w:val="0"/>
        <w:snapToGrid w:val="0"/>
        <w:spacing w:line="540" w:lineRule="atLeast"/>
        <w:jc w:val="center"/>
        <w:rPr>
          <w:rFonts w:eastAsia="方正小标宋简体"/>
          <w:sz w:val="44"/>
        </w:rPr>
      </w:pPr>
      <w:r w:rsidRPr="00780265">
        <w:rPr>
          <w:rFonts w:eastAsia="方正小标宋简体"/>
          <w:sz w:val="44"/>
        </w:rPr>
        <w:t>人</w:t>
      </w:r>
      <w:r w:rsidR="00206411" w:rsidRPr="00780265">
        <w:rPr>
          <w:rFonts w:eastAsia="方正小标宋简体"/>
          <w:sz w:val="44"/>
        </w:rPr>
        <w:t>力资源管理处</w:t>
      </w:r>
      <w:r w:rsidRPr="00780265">
        <w:rPr>
          <w:rFonts w:eastAsia="方正小标宋简体"/>
          <w:sz w:val="44"/>
        </w:rPr>
        <w:t>关于开展</w:t>
      </w:r>
      <w:r w:rsidR="00206411" w:rsidRPr="00780265">
        <w:rPr>
          <w:rFonts w:eastAsia="方正小标宋简体"/>
          <w:sz w:val="44"/>
        </w:rPr>
        <w:t>2021</w:t>
      </w:r>
      <w:r w:rsidRPr="00780265">
        <w:rPr>
          <w:rFonts w:eastAsia="方正小标宋简体"/>
          <w:sz w:val="44"/>
        </w:rPr>
        <w:t>年度博士后</w:t>
      </w:r>
    </w:p>
    <w:p w:rsidR="0004415D" w:rsidRPr="00780265" w:rsidRDefault="00851DAA">
      <w:pPr>
        <w:adjustRightInd w:val="0"/>
        <w:snapToGrid w:val="0"/>
        <w:spacing w:line="540" w:lineRule="atLeast"/>
        <w:jc w:val="center"/>
      </w:pPr>
      <w:r w:rsidRPr="00780265">
        <w:rPr>
          <w:rFonts w:eastAsia="方正小标宋简体"/>
          <w:sz w:val="44"/>
        </w:rPr>
        <w:t>创新人才支持计划申报工作的通知</w:t>
      </w:r>
    </w:p>
    <w:p w:rsidR="0004415D" w:rsidRPr="00780265" w:rsidRDefault="0004415D">
      <w:pPr>
        <w:adjustRightInd w:val="0"/>
        <w:snapToGrid w:val="0"/>
        <w:spacing w:line="540" w:lineRule="atLeast"/>
      </w:pPr>
    </w:p>
    <w:p w:rsidR="0004415D" w:rsidRPr="00780265" w:rsidRDefault="00851DAA">
      <w:pPr>
        <w:adjustRightInd w:val="0"/>
        <w:snapToGrid w:val="0"/>
        <w:spacing w:line="540" w:lineRule="atLeast"/>
      </w:pPr>
      <w:r w:rsidRPr="00780265">
        <w:t>各相关院系，附属医院，科研机构：</w:t>
      </w:r>
    </w:p>
    <w:p w:rsidR="0004415D" w:rsidRPr="00780265" w:rsidRDefault="00851DAA">
      <w:pPr>
        <w:adjustRightInd w:val="0"/>
        <w:snapToGrid w:val="0"/>
        <w:spacing w:line="540" w:lineRule="atLeast"/>
        <w:ind w:firstLineChars="200" w:firstLine="624"/>
      </w:pPr>
      <w:r w:rsidRPr="00780265">
        <w:t>为吸引新近毕业的优秀博士从事博士后研究工作，加速培养造就一批进入世界科技前沿的优秀青年科技创新人才，全国博管办发布了《全国博士后管委会办公室关于做好</w:t>
      </w:r>
      <w:r w:rsidRPr="00780265">
        <w:t>2021</w:t>
      </w:r>
      <w:r w:rsidRPr="00780265">
        <w:t>年度博士后创新人才支持计划实施工作的通知》（博管办〔</w:t>
      </w:r>
      <w:r w:rsidR="00206411" w:rsidRPr="00780265">
        <w:t>2021</w:t>
      </w:r>
      <w:r w:rsidRPr="00780265">
        <w:t>〕</w:t>
      </w:r>
      <w:r w:rsidRPr="00780265">
        <w:t>1</w:t>
      </w:r>
      <w:r w:rsidR="00206411" w:rsidRPr="00780265">
        <w:t>0</w:t>
      </w:r>
      <w:r w:rsidRPr="00780265">
        <w:t>号）。根据通知精神，现就做好我校</w:t>
      </w:r>
      <w:r w:rsidRPr="00780265">
        <w:t>2021</w:t>
      </w:r>
      <w:r w:rsidRPr="00780265">
        <w:t>年度</w:t>
      </w:r>
      <w:r w:rsidRPr="00780265">
        <w:t>“</w:t>
      </w:r>
      <w:r w:rsidRPr="00780265">
        <w:t>博士后创新人才支持计划</w:t>
      </w:r>
      <w:r w:rsidRPr="00780265">
        <w:t>”</w:t>
      </w:r>
      <w:r w:rsidRPr="00780265">
        <w:t>（以下简称</w:t>
      </w:r>
      <w:r w:rsidRPr="00780265">
        <w:t>“</w:t>
      </w:r>
      <w:r w:rsidRPr="00780265">
        <w:t>博新计划</w:t>
      </w:r>
      <w:r w:rsidRPr="00780265">
        <w:t>”</w:t>
      </w:r>
      <w:r w:rsidRPr="00780265">
        <w:t>）申报工作通知如下：</w:t>
      </w:r>
    </w:p>
    <w:p w:rsidR="0004415D" w:rsidRPr="00780265" w:rsidRDefault="00851DAA">
      <w:pPr>
        <w:adjustRightInd w:val="0"/>
        <w:snapToGrid w:val="0"/>
        <w:spacing w:line="540" w:lineRule="atLeast"/>
        <w:rPr>
          <w:b/>
        </w:rPr>
      </w:pPr>
      <w:r w:rsidRPr="00780265">
        <w:rPr>
          <w:b/>
        </w:rPr>
        <w:t>一、项目内容</w:t>
      </w:r>
    </w:p>
    <w:p w:rsidR="0004415D" w:rsidRPr="00780265" w:rsidRDefault="00851DAA">
      <w:pPr>
        <w:adjustRightInd w:val="0"/>
        <w:snapToGrid w:val="0"/>
        <w:spacing w:line="540" w:lineRule="atLeast"/>
        <w:ind w:firstLineChars="200" w:firstLine="624"/>
      </w:pPr>
      <w:r w:rsidRPr="00780265">
        <w:t>“</w:t>
      </w:r>
      <w:r w:rsidRPr="00780265">
        <w:t>博新计划</w:t>
      </w:r>
      <w:r w:rsidRPr="00780265">
        <w:t>”</w:t>
      </w:r>
      <w:r w:rsidRPr="00780265">
        <w:t>结合国家实验室等重点科研基地，瞄准国家重大战略、战略性高新技术和基础科学前沿领域，全国范围内遴选</w:t>
      </w:r>
      <w:r w:rsidRPr="00780265">
        <w:t>400</w:t>
      </w:r>
      <w:r w:rsidRPr="00780265">
        <w:t>名应届或新近毕业的优秀博士，进入国内博士后设站单位从事博士后研究工作，国家给予每人两年</w:t>
      </w:r>
      <w:r w:rsidRPr="00780265">
        <w:t>63</w:t>
      </w:r>
      <w:r w:rsidRPr="00780265">
        <w:t>万元的资助，其中</w:t>
      </w:r>
      <w:r w:rsidRPr="00780265">
        <w:t>40</w:t>
      </w:r>
      <w:r w:rsidRPr="00780265">
        <w:t>万元为博士后日常经费，</w:t>
      </w:r>
      <w:r w:rsidRPr="00780265">
        <w:t>20</w:t>
      </w:r>
      <w:r w:rsidRPr="00780265">
        <w:t>万元为博士后科学基金，</w:t>
      </w:r>
      <w:r w:rsidRPr="00780265">
        <w:t>3</w:t>
      </w:r>
      <w:r w:rsidRPr="00780265">
        <w:t>万元为国际交流经费。</w:t>
      </w:r>
    </w:p>
    <w:p w:rsidR="0004415D" w:rsidRPr="00780265" w:rsidRDefault="00851DAA">
      <w:pPr>
        <w:adjustRightInd w:val="0"/>
        <w:snapToGrid w:val="0"/>
        <w:spacing w:line="540" w:lineRule="atLeast"/>
        <w:ind w:firstLineChars="200" w:firstLine="624"/>
      </w:pPr>
      <w:r w:rsidRPr="00780265">
        <w:lastRenderedPageBreak/>
        <w:t>“</w:t>
      </w:r>
      <w:r w:rsidRPr="00780265">
        <w:t>博新计划</w:t>
      </w:r>
      <w:r w:rsidRPr="00780265">
        <w:t>”</w:t>
      </w:r>
      <w:r w:rsidRPr="00780265">
        <w:t>通过组织同行专家评审确定资助人员。拟进站的资助人员须在名单公布后</w:t>
      </w:r>
      <w:r w:rsidRPr="00780265">
        <w:t>3</w:t>
      </w:r>
      <w:r w:rsidRPr="00780265">
        <w:t>个月内办理进站手续，逾期视为自动放弃入选资格。</w:t>
      </w:r>
    </w:p>
    <w:p w:rsidR="0004415D" w:rsidRPr="00780265" w:rsidRDefault="00851DAA">
      <w:pPr>
        <w:adjustRightInd w:val="0"/>
        <w:snapToGrid w:val="0"/>
        <w:spacing w:line="540" w:lineRule="atLeast"/>
        <w:rPr>
          <w:b/>
        </w:rPr>
      </w:pPr>
      <w:r w:rsidRPr="00780265">
        <w:rPr>
          <w:b/>
        </w:rPr>
        <w:t>二、申请条件</w:t>
      </w:r>
    </w:p>
    <w:p w:rsidR="0004415D" w:rsidRPr="00780265" w:rsidRDefault="00851DAA">
      <w:pPr>
        <w:adjustRightInd w:val="0"/>
        <w:snapToGrid w:val="0"/>
        <w:spacing w:line="540" w:lineRule="atLeast"/>
        <w:ind w:firstLineChars="200" w:firstLine="624"/>
      </w:pPr>
      <w:r w:rsidRPr="00780265">
        <w:t>申请人须为</w:t>
      </w:r>
      <w:r w:rsidRPr="00780265">
        <w:t>2021</w:t>
      </w:r>
      <w:r w:rsidRPr="00780265">
        <w:t>年度拟进站或新近进站从事博士后研究工作的人员，</w:t>
      </w:r>
      <w:r w:rsidR="00206411" w:rsidRPr="00780265">
        <w:t>同时</w:t>
      </w:r>
      <w:r w:rsidRPr="00780265">
        <w:t>应具备以下条件：</w:t>
      </w:r>
    </w:p>
    <w:p w:rsidR="0004415D" w:rsidRPr="00780265" w:rsidRDefault="00851DAA">
      <w:pPr>
        <w:adjustRightInd w:val="0"/>
        <w:snapToGrid w:val="0"/>
        <w:spacing w:line="540" w:lineRule="atLeast"/>
        <w:ind w:firstLineChars="200" w:firstLine="624"/>
      </w:pPr>
      <w:r w:rsidRPr="00780265">
        <w:t>（一）具有良好的科研潜质和学术道德。</w:t>
      </w:r>
    </w:p>
    <w:p w:rsidR="0004415D" w:rsidRPr="00780265" w:rsidRDefault="00851DAA">
      <w:pPr>
        <w:adjustRightInd w:val="0"/>
        <w:snapToGrid w:val="0"/>
        <w:spacing w:line="540" w:lineRule="atLeast"/>
        <w:ind w:firstLineChars="200" w:firstLine="624"/>
      </w:pPr>
      <w:r w:rsidRPr="00780265">
        <w:t>（二）</w:t>
      </w:r>
      <w:r w:rsidR="00206411" w:rsidRPr="00780265">
        <w:t>拟进站的博士后研究人员须为</w:t>
      </w:r>
      <w:r w:rsidRPr="00780265">
        <w:t>获得博士学位</w:t>
      </w:r>
      <w:r w:rsidRPr="00780265">
        <w:t>3</w:t>
      </w:r>
      <w:r w:rsidRPr="00780265">
        <w:t>年以内的全日制博士，</w:t>
      </w:r>
      <w:r w:rsidRPr="00780265">
        <w:t>2021</w:t>
      </w:r>
      <w:r w:rsidRPr="00780265">
        <w:t>年度应届博士毕业生优先。拟进站的应届博士毕业生在申报时须已满足博士学位论文答辩的基本要求</w:t>
      </w:r>
      <w:r w:rsidR="00206411" w:rsidRPr="00780265">
        <w:t>，已初步选定博士后合作导师，并与合作导师拟定初步研究计划</w:t>
      </w:r>
      <w:r w:rsidRPr="00780265">
        <w:t>。</w:t>
      </w:r>
    </w:p>
    <w:p w:rsidR="0004415D" w:rsidRPr="00780265" w:rsidRDefault="00851DAA">
      <w:pPr>
        <w:adjustRightInd w:val="0"/>
        <w:snapToGrid w:val="0"/>
        <w:spacing w:line="540" w:lineRule="atLeast"/>
        <w:ind w:firstLineChars="200" w:firstLine="624"/>
      </w:pPr>
      <w:r w:rsidRPr="00780265">
        <w:t>（三）新近进站的博士后研究人员须是</w:t>
      </w:r>
      <w:r w:rsidRPr="00780265">
        <w:t>2020</w:t>
      </w:r>
      <w:r w:rsidRPr="00780265">
        <w:t>年</w:t>
      </w:r>
      <w:r w:rsidRPr="00780265">
        <w:t>3</w:t>
      </w:r>
      <w:r w:rsidRPr="00780265">
        <w:t>月</w:t>
      </w:r>
      <w:r w:rsidRPr="00780265">
        <w:t>1</w:t>
      </w:r>
      <w:r w:rsidRPr="00780265">
        <w:t>日</w:t>
      </w:r>
      <w:r w:rsidR="00206411" w:rsidRPr="00780265">
        <w:t>（含）</w:t>
      </w:r>
      <w:r w:rsidRPr="00780265">
        <w:t>之后进站的人员，且之前未申报过博士后创新人才支持计划、中国博士后科学基金特别资助（站前）；博士学位获得时间须为</w:t>
      </w:r>
      <w:r w:rsidRPr="00780265">
        <w:t>2020</w:t>
      </w:r>
      <w:r w:rsidRPr="00780265">
        <w:t>年</w:t>
      </w:r>
      <w:r w:rsidRPr="00780265">
        <w:t>1</w:t>
      </w:r>
      <w:r w:rsidRPr="00780265">
        <w:t>月</w:t>
      </w:r>
      <w:r w:rsidRPr="00780265">
        <w:t>1</w:t>
      </w:r>
      <w:r w:rsidRPr="00780265">
        <w:t>日（含）以后；须依托我校博士后科研流动站进行申请，不得变更合作导师。</w:t>
      </w:r>
    </w:p>
    <w:p w:rsidR="0004415D" w:rsidRPr="00780265" w:rsidRDefault="00851DAA">
      <w:pPr>
        <w:adjustRightInd w:val="0"/>
        <w:snapToGrid w:val="0"/>
        <w:spacing w:line="540" w:lineRule="atLeast"/>
        <w:ind w:firstLineChars="200" w:firstLine="624"/>
      </w:pPr>
      <w:r w:rsidRPr="00780265">
        <w:t>（四）</w:t>
      </w:r>
      <w:r w:rsidRPr="00780265">
        <w:t>1989</w:t>
      </w:r>
      <w:r w:rsidRPr="00780265">
        <w:t>年</w:t>
      </w:r>
      <w:r w:rsidRPr="00780265">
        <w:t>1</w:t>
      </w:r>
      <w:r w:rsidRPr="00780265">
        <w:t>月</w:t>
      </w:r>
      <w:r w:rsidRPr="00780265">
        <w:t>1</w:t>
      </w:r>
      <w:r w:rsidRPr="00780265">
        <w:t>日（含）以后出生。</w:t>
      </w:r>
    </w:p>
    <w:p w:rsidR="0004415D" w:rsidRPr="00780265" w:rsidRDefault="00851DAA">
      <w:pPr>
        <w:adjustRightInd w:val="0"/>
        <w:snapToGrid w:val="0"/>
        <w:spacing w:line="540" w:lineRule="atLeast"/>
        <w:ind w:firstLineChars="200" w:firstLine="624"/>
      </w:pPr>
      <w:r w:rsidRPr="00780265">
        <w:t>（五）申报项目属自然科学，涉密项目须脱密。基础研究主要面向基础科学、交叉理论以及人工智能、量子信息、集成电路、生命健康、脑科学、生物育种、空天科技、深地深海等前沿领域；应用研究主要面向新一代信息技术、生物技术、新能源、新材料、高端设备、新能源汽车、绿色环保以及航空航天、海洋装备、数字经济及各</w:t>
      </w:r>
      <w:r w:rsidR="00206411" w:rsidRPr="00780265">
        <w:t>领域重</w:t>
      </w:r>
      <w:r w:rsidR="00611724" w:rsidRPr="00780265">
        <w:t>大工程技术、共性技术等。</w:t>
      </w:r>
    </w:p>
    <w:p w:rsidR="0004415D" w:rsidRPr="00780265" w:rsidRDefault="00851DAA">
      <w:pPr>
        <w:adjustRightInd w:val="0"/>
        <w:snapToGrid w:val="0"/>
        <w:spacing w:line="540" w:lineRule="atLeast"/>
        <w:ind w:firstLineChars="200" w:firstLine="624"/>
      </w:pPr>
      <w:r w:rsidRPr="00780265">
        <w:lastRenderedPageBreak/>
        <w:t>（六）</w:t>
      </w:r>
      <w:r w:rsidR="00206411" w:rsidRPr="00780265">
        <w:t>申请人的</w:t>
      </w:r>
      <w:r w:rsidRPr="00780265">
        <w:t>博士后合作导师应为</w:t>
      </w:r>
      <w:r w:rsidR="00206411" w:rsidRPr="00780265">
        <w:t>高水平</w:t>
      </w:r>
      <w:r w:rsidRPr="00780265">
        <w:t>专家，学术造诣深厚</w:t>
      </w:r>
      <w:r w:rsidR="00206411" w:rsidRPr="00780265">
        <w:t>，</w:t>
      </w:r>
      <w:r w:rsidRPr="00780265">
        <w:t>可为申请人提供高水平科研平台。向国家重大科技项目、国家战略性科学计划和科学工程、国家实验室、国家重点实验室</w:t>
      </w:r>
      <w:r w:rsidR="00206411" w:rsidRPr="00780265">
        <w:t>等</w:t>
      </w:r>
      <w:r w:rsidRPr="00780265">
        <w:t>倾斜。</w:t>
      </w:r>
    </w:p>
    <w:p w:rsidR="0004415D" w:rsidRPr="00780265" w:rsidRDefault="00851DAA">
      <w:pPr>
        <w:adjustRightInd w:val="0"/>
        <w:snapToGrid w:val="0"/>
        <w:spacing w:line="540" w:lineRule="atLeast"/>
        <w:ind w:firstLineChars="200" w:firstLine="624"/>
      </w:pPr>
      <w:r w:rsidRPr="00780265">
        <w:t>（七）</w:t>
      </w:r>
      <w:r w:rsidR="00206411" w:rsidRPr="00780265">
        <w:t>留学回国博士和外籍博士不可申请本项目（有关人员可关注</w:t>
      </w:r>
      <w:r w:rsidR="00206411" w:rsidRPr="00780265">
        <w:t>“</w:t>
      </w:r>
      <w:r w:rsidR="00206411" w:rsidRPr="00780265">
        <w:t>博士后国际交流计划引进项目</w:t>
      </w:r>
      <w:r w:rsidR="00206411" w:rsidRPr="00780265">
        <w:t>”</w:t>
      </w:r>
      <w:r w:rsidR="00206411" w:rsidRPr="00780265">
        <w:t>）。</w:t>
      </w:r>
    </w:p>
    <w:p w:rsidR="0004415D" w:rsidRPr="00780265" w:rsidRDefault="00851DAA">
      <w:pPr>
        <w:adjustRightInd w:val="0"/>
        <w:snapToGrid w:val="0"/>
        <w:spacing w:line="540" w:lineRule="atLeast"/>
        <w:ind w:firstLineChars="200" w:firstLine="624"/>
      </w:pPr>
      <w:r w:rsidRPr="00780265">
        <w:t>（八）</w:t>
      </w:r>
      <w:r w:rsidR="00206411" w:rsidRPr="00780265">
        <w:t>未入选过中国科协青年人才托举计划、博士后国际交流计划（派出项目、引进项目）。如入选过其他国家级人才计划，须在申请表格中注明。</w:t>
      </w:r>
    </w:p>
    <w:p w:rsidR="0004415D" w:rsidRPr="00780265" w:rsidRDefault="00851DAA">
      <w:pPr>
        <w:adjustRightInd w:val="0"/>
        <w:snapToGrid w:val="0"/>
        <w:spacing w:line="540" w:lineRule="atLeast"/>
        <w:ind w:firstLineChars="200" w:firstLine="624"/>
      </w:pPr>
      <w:r w:rsidRPr="00780265">
        <w:t>（九）</w:t>
      </w:r>
      <w:r w:rsidR="00206411" w:rsidRPr="00780265">
        <w:t>入选者办理入站手续时须将人事关系转入博士后设站单位，并保证在我校全职从事博士后研究工作。</w:t>
      </w:r>
    </w:p>
    <w:p w:rsidR="0004415D" w:rsidRPr="00780265" w:rsidRDefault="00851DAA">
      <w:pPr>
        <w:adjustRightInd w:val="0"/>
        <w:snapToGrid w:val="0"/>
        <w:spacing w:line="540" w:lineRule="atLeast"/>
        <w:rPr>
          <w:b/>
        </w:rPr>
      </w:pPr>
      <w:r w:rsidRPr="00780265">
        <w:rPr>
          <w:b/>
        </w:rPr>
        <w:t>三、申报流程</w:t>
      </w:r>
    </w:p>
    <w:p w:rsidR="0004415D" w:rsidRPr="00780265" w:rsidRDefault="00851DAA">
      <w:pPr>
        <w:adjustRightInd w:val="0"/>
        <w:snapToGrid w:val="0"/>
        <w:spacing w:line="540" w:lineRule="atLeast"/>
        <w:ind w:firstLineChars="200" w:firstLine="624"/>
      </w:pPr>
      <w:r w:rsidRPr="00780265">
        <w:t>（一）申请人准备申请材料。</w:t>
      </w:r>
    </w:p>
    <w:p w:rsidR="00206411" w:rsidRPr="00780265" w:rsidRDefault="00206411">
      <w:pPr>
        <w:adjustRightInd w:val="0"/>
        <w:snapToGrid w:val="0"/>
        <w:spacing w:line="540" w:lineRule="atLeast"/>
        <w:ind w:firstLineChars="200" w:firstLine="624"/>
      </w:pPr>
      <w:r w:rsidRPr="00780265">
        <w:t>申请材料包括《博士后创新人才支持计划申请书》、身份材料、《博士导师推荐意见表》、《博士后合作导师推荐意见表》和学术及科研成果材料。具体填报要求如下：</w:t>
      </w:r>
    </w:p>
    <w:p w:rsidR="00F72944" w:rsidRPr="00780265" w:rsidRDefault="00F72944" w:rsidP="00F72944">
      <w:pPr>
        <w:adjustRightInd w:val="0"/>
        <w:snapToGrid w:val="0"/>
        <w:spacing w:line="540" w:lineRule="atLeast"/>
        <w:ind w:firstLine="624"/>
      </w:pPr>
      <w:r w:rsidRPr="00780265">
        <w:t>1.</w:t>
      </w:r>
      <w:r w:rsidR="00851DAA" w:rsidRPr="00780265">
        <w:t>申请书。</w:t>
      </w:r>
    </w:p>
    <w:p w:rsidR="0004415D" w:rsidRPr="00780265" w:rsidRDefault="00206411" w:rsidP="00F72944">
      <w:pPr>
        <w:ind w:firstLine="624"/>
      </w:pPr>
      <w:r w:rsidRPr="00780265">
        <w:t>申请人登录中国博士后科学基金会网站</w:t>
      </w:r>
      <w:r w:rsidRPr="00780265">
        <w:t>“</w:t>
      </w:r>
      <w:r w:rsidRPr="00780265">
        <w:t>中国博士后科学基金管理信息系统</w:t>
      </w:r>
      <w:r w:rsidRPr="00780265">
        <w:t>”</w:t>
      </w:r>
      <w:r w:rsidRPr="00780265">
        <w:t>在线生成（模板见附件</w:t>
      </w:r>
      <w:r w:rsidRPr="00780265">
        <w:t>1</w:t>
      </w:r>
      <w:r w:rsidRPr="00780265">
        <w:t>），自行生成无效。</w:t>
      </w:r>
    </w:p>
    <w:p w:rsidR="00F72944" w:rsidRPr="00780265" w:rsidRDefault="00F72944" w:rsidP="00F72944">
      <w:pPr>
        <w:ind w:firstLine="624"/>
      </w:pPr>
      <w:r w:rsidRPr="00780265">
        <w:t>2.</w:t>
      </w:r>
      <w:r w:rsidRPr="00780265">
        <w:t>《博士导师推荐意见表》和《博士后合作导师推荐意见表》。</w:t>
      </w:r>
    </w:p>
    <w:p w:rsidR="00F72944" w:rsidRPr="00780265" w:rsidRDefault="00F72944" w:rsidP="00F72944">
      <w:pPr>
        <w:ind w:firstLine="624"/>
      </w:pPr>
      <w:r w:rsidRPr="00780265">
        <w:t>在中国博士后科学基金会网站</w:t>
      </w:r>
      <w:r w:rsidRPr="00780265">
        <w:t>“</w:t>
      </w:r>
      <w:r w:rsidRPr="00780265">
        <w:t>资料下载</w:t>
      </w:r>
      <w:r w:rsidRPr="00780265">
        <w:t>”</w:t>
      </w:r>
      <w:r w:rsidRPr="00780265">
        <w:t>专区或</w:t>
      </w:r>
      <w:r w:rsidRPr="00780265">
        <w:t>“</w:t>
      </w:r>
      <w:r w:rsidRPr="00780265">
        <w:t>中国博士后科学基金管理信息系统</w:t>
      </w:r>
      <w:r w:rsidRPr="00780265">
        <w:t>”</w:t>
      </w:r>
      <w:r w:rsidRPr="00780265">
        <w:t>下载后上传扫描件。模板见附件</w:t>
      </w:r>
      <w:r w:rsidRPr="00780265">
        <w:t>2</w:t>
      </w:r>
      <w:r w:rsidRPr="00780265">
        <w:t>、</w:t>
      </w:r>
      <w:r w:rsidRPr="00780265">
        <w:t>3</w:t>
      </w:r>
      <w:r w:rsidRPr="00780265">
        <w:t>。</w:t>
      </w:r>
    </w:p>
    <w:p w:rsidR="00F72944" w:rsidRPr="00780265" w:rsidRDefault="00F72944">
      <w:pPr>
        <w:adjustRightInd w:val="0"/>
        <w:snapToGrid w:val="0"/>
        <w:spacing w:line="540" w:lineRule="atLeast"/>
        <w:ind w:firstLineChars="200" w:firstLine="624"/>
      </w:pPr>
      <w:r w:rsidRPr="00780265">
        <w:t>3</w:t>
      </w:r>
      <w:r w:rsidR="00851DAA" w:rsidRPr="00780265">
        <w:t>.</w:t>
      </w:r>
      <w:r w:rsidR="00851DAA" w:rsidRPr="00780265">
        <w:t>身份材料。</w:t>
      </w:r>
    </w:p>
    <w:p w:rsidR="0004415D" w:rsidRPr="00780265" w:rsidRDefault="00F72944">
      <w:pPr>
        <w:adjustRightInd w:val="0"/>
        <w:snapToGrid w:val="0"/>
        <w:spacing w:line="540" w:lineRule="atLeast"/>
        <w:ind w:firstLineChars="200" w:firstLine="624"/>
      </w:pPr>
      <w:r w:rsidRPr="00780265">
        <w:lastRenderedPageBreak/>
        <w:t>已获得博士学位的申请人须提供博士学位证和</w:t>
      </w:r>
      <w:r w:rsidR="00851DAA" w:rsidRPr="00780265">
        <w:t>毕业证</w:t>
      </w:r>
      <w:r w:rsidRPr="00780265">
        <w:t>。</w:t>
      </w:r>
      <w:r w:rsidR="00851DAA" w:rsidRPr="00780265">
        <w:t>应届博士毕业生须提供学生证、博士学位论文答辩决议书或博士论文预答辩通知书</w:t>
      </w:r>
      <w:r w:rsidRPr="00780265">
        <w:t>；</w:t>
      </w:r>
      <w:r w:rsidR="00851DAA" w:rsidRPr="00780265">
        <w:t>如无预答辩通知书，须提供学校学位主管部门或所在院系出具的相</w:t>
      </w:r>
      <w:r w:rsidRPr="00780265">
        <w:t>关证明。以上材料均提供扫描件。</w:t>
      </w:r>
    </w:p>
    <w:p w:rsidR="0004415D" w:rsidRPr="00780265" w:rsidRDefault="00F72944">
      <w:pPr>
        <w:adjustRightInd w:val="0"/>
        <w:snapToGrid w:val="0"/>
        <w:spacing w:line="540" w:lineRule="atLeast"/>
        <w:ind w:firstLineChars="200" w:firstLine="624"/>
      </w:pPr>
      <w:r w:rsidRPr="00780265">
        <w:t>4</w:t>
      </w:r>
      <w:r w:rsidR="00851DAA" w:rsidRPr="00780265">
        <w:t>.</w:t>
      </w:r>
      <w:r w:rsidR="00851DAA" w:rsidRPr="00780265">
        <w:t>学术及科研成果材料。代表申请人最高学术水平和科研成果的论文、专著、专利或奖励等，可以从以上类型材料中任选，但总数不超过</w:t>
      </w:r>
      <w:r w:rsidR="00851DAA" w:rsidRPr="00780265">
        <w:t>3</w:t>
      </w:r>
      <w:r w:rsidR="00851DAA" w:rsidRPr="00780265">
        <w:t>个。其中：论文提供全文，专著提供目录和摘要，专利或奖励提供证书</w:t>
      </w:r>
      <w:r w:rsidRPr="00780265">
        <w:t>扫描</w:t>
      </w:r>
      <w:r w:rsidR="00851DAA" w:rsidRPr="00780265">
        <w:t>件。</w:t>
      </w:r>
    </w:p>
    <w:p w:rsidR="0004415D" w:rsidRPr="00780265" w:rsidRDefault="00F72944">
      <w:pPr>
        <w:adjustRightInd w:val="0"/>
        <w:snapToGrid w:val="0"/>
        <w:spacing w:line="540" w:lineRule="atLeast"/>
        <w:ind w:firstLineChars="200" w:firstLine="624"/>
      </w:pPr>
      <w:r w:rsidRPr="00780265">
        <w:t>不需提交纸质申请材料。在网上申报开通日期前，可在中国博士后科学基金会网站</w:t>
      </w:r>
      <w:r w:rsidRPr="00780265">
        <w:t>“</w:t>
      </w:r>
      <w:r w:rsidRPr="00780265">
        <w:t>资料下载</w:t>
      </w:r>
      <w:r w:rsidRPr="00780265">
        <w:t>”</w:t>
      </w:r>
      <w:r w:rsidRPr="00780265">
        <w:t>专区下载相应模板作为填报参考。如通过专家通讯评审，需提交答辩材料，供会议评审使用，相关要求另行通知。</w:t>
      </w:r>
    </w:p>
    <w:p w:rsidR="0004415D" w:rsidRPr="00780265" w:rsidRDefault="00851DAA">
      <w:pPr>
        <w:adjustRightInd w:val="0"/>
        <w:snapToGrid w:val="0"/>
        <w:spacing w:line="540" w:lineRule="atLeast"/>
        <w:ind w:firstLineChars="200" w:firstLine="624"/>
      </w:pPr>
      <w:r w:rsidRPr="00780265">
        <w:t>（二）申请人提交申请材料。</w:t>
      </w:r>
    </w:p>
    <w:p w:rsidR="0004415D" w:rsidRPr="00780265" w:rsidRDefault="00851DAA">
      <w:pPr>
        <w:adjustRightInd w:val="0"/>
        <w:snapToGrid w:val="0"/>
        <w:spacing w:line="540" w:lineRule="atLeast"/>
        <w:ind w:firstLineChars="200" w:firstLine="624"/>
      </w:pPr>
      <w:r w:rsidRPr="00780265">
        <w:t>1.</w:t>
      </w:r>
      <w:r w:rsidR="00F72944" w:rsidRPr="00780265">
        <w:t>申请人</w:t>
      </w:r>
      <w:r w:rsidRPr="00780265">
        <w:rPr>
          <w:color w:val="C0504D" w:themeColor="accent2"/>
        </w:rPr>
        <w:t>2021</w:t>
      </w:r>
      <w:r w:rsidRPr="00780265">
        <w:rPr>
          <w:color w:val="C0504D" w:themeColor="accent2"/>
        </w:rPr>
        <w:t>年</w:t>
      </w:r>
      <w:r w:rsidRPr="00780265">
        <w:rPr>
          <w:color w:val="C0504D" w:themeColor="accent2"/>
        </w:rPr>
        <w:t>2</w:t>
      </w:r>
      <w:r w:rsidRPr="00780265">
        <w:rPr>
          <w:color w:val="C0504D" w:themeColor="accent2"/>
        </w:rPr>
        <w:t>月</w:t>
      </w:r>
      <w:r w:rsidRPr="00780265">
        <w:rPr>
          <w:color w:val="C0504D" w:themeColor="accent2"/>
        </w:rPr>
        <w:t>20</w:t>
      </w:r>
      <w:r w:rsidRPr="00780265">
        <w:rPr>
          <w:color w:val="C0504D" w:themeColor="accent2"/>
        </w:rPr>
        <w:t>日</w:t>
      </w:r>
      <w:r w:rsidRPr="00780265">
        <w:t>起登录中国博士后科学基金会网站</w:t>
      </w:r>
      <w:r w:rsidRPr="00780265">
        <w:t>“</w:t>
      </w:r>
      <w:r w:rsidRPr="00780265">
        <w:t>中国博士后科学基金管理信息系统</w:t>
      </w:r>
      <w:r w:rsidRPr="00780265">
        <w:t>”</w:t>
      </w:r>
      <w:r w:rsidR="00F72944" w:rsidRPr="00780265">
        <w:t>，</w:t>
      </w:r>
      <w:r w:rsidRPr="00780265">
        <w:t>按要求填写相关信息，在线提交至设站单位。</w:t>
      </w:r>
    </w:p>
    <w:p w:rsidR="0004415D" w:rsidRPr="00780265" w:rsidRDefault="00851DAA">
      <w:pPr>
        <w:adjustRightInd w:val="0"/>
        <w:snapToGrid w:val="0"/>
        <w:spacing w:line="540" w:lineRule="atLeast"/>
        <w:ind w:firstLineChars="200" w:firstLine="624"/>
      </w:pPr>
      <w:r w:rsidRPr="00780265">
        <w:t>2.</w:t>
      </w:r>
      <w:r w:rsidRPr="00780265">
        <w:t>将</w:t>
      </w:r>
      <w:r w:rsidR="00F72944" w:rsidRPr="00780265">
        <w:t>电子版申请材料</w:t>
      </w:r>
      <w:r w:rsidRPr="00780265">
        <w:t>，</w:t>
      </w:r>
      <w:r w:rsidR="00F72944" w:rsidRPr="00780265">
        <w:t>按要求</w:t>
      </w:r>
      <w:r w:rsidRPr="00780265">
        <w:t>提交至所在单位（学院、直属系，附属医院，科研机构</w:t>
      </w:r>
      <w:r w:rsidRPr="00780265">
        <w:t>)</w:t>
      </w:r>
      <w:r w:rsidRPr="00780265">
        <w:t>。</w:t>
      </w:r>
    </w:p>
    <w:p w:rsidR="0004415D" w:rsidRPr="00780265" w:rsidRDefault="00851DAA">
      <w:pPr>
        <w:adjustRightInd w:val="0"/>
        <w:snapToGrid w:val="0"/>
        <w:spacing w:line="540" w:lineRule="atLeast"/>
        <w:ind w:firstLineChars="200" w:firstLine="624"/>
      </w:pPr>
      <w:r w:rsidRPr="00780265">
        <w:t>3.</w:t>
      </w:r>
      <w:r w:rsidR="004041BB">
        <w:t>申报截止日期前，申请人对已在网上提交的申请数据</w:t>
      </w:r>
      <w:r w:rsidR="004041BB">
        <w:rPr>
          <w:rFonts w:hint="eastAsia"/>
        </w:rPr>
        <w:t>如要</w:t>
      </w:r>
      <w:r w:rsidR="004041BB">
        <w:t>修改，需</w:t>
      </w:r>
      <w:r w:rsidRPr="00780265">
        <w:t>逐级申请驳回。</w:t>
      </w:r>
    </w:p>
    <w:p w:rsidR="0004415D" w:rsidRPr="00780265" w:rsidRDefault="00851DAA">
      <w:pPr>
        <w:adjustRightInd w:val="0"/>
        <w:snapToGrid w:val="0"/>
        <w:spacing w:line="540" w:lineRule="atLeast"/>
        <w:ind w:firstLineChars="200" w:firstLine="624"/>
      </w:pPr>
      <w:r w:rsidRPr="00780265">
        <w:t>（三）各单位审核和提交申请材料。</w:t>
      </w:r>
    </w:p>
    <w:p w:rsidR="0004415D" w:rsidRPr="00780265" w:rsidRDefault="00851DAA">
      <w:pPr>
        <w:adjustRightInd w:val="0"/>
        <w:snapToGrid w:val="0"/>
        <w:spacing w:line="540" w:lineRule="atLeast"/>
        <w:ind w:firstLineChars="200" w:firstLine="624"/>
      </w:pPr>
      <w:r w:rsidRPr="00780265">
        <w:t>各单位审核</w:t>
      </w:r>
      <w:r w:rsidR="00555680" w:rsidRPr="00780265">
        <w:t>、汇总</w:t>
      </w:r>
      <w:r w:rsidRPr="00780265">
        <w:t>申请</w:t>
      </w:r>
      <w:r w:rsidR="00555680" w:rsidRPr="00780265">
        <w:t>的申报</w:t>
      </w:r>
      <w:r w:rsidRPr="00780265">
        <w:t>材料，并于</w:t>
      </w:r>
      <w:r w:rsidRPr="00780265">
        <w:rPr>
          <w:color w:val="C0504D" w:themeColor="accent2"/>
        </w:rPr>
        <w:t>2021</w:t>
      </w:r>
      <w:r w:rsidRPr="00780265">
        <w:rPr>
          <w:color w:val="C0504D" w:themeColor="accent2"/>
        </w:rPr>
        <w:t>年</w:t>
      </w:r>
      <w:r w:rsidRPr="00780265">
        <w:rPr>
          <w:color w:val="C0504D" w:themeColor="accent2"/>
        </w:rPr>
        <w:t>3</w:t>
      </w:r>
      <w:r w:rsidRPr="00780265">
        <w:rPr>
          <w:color w:val="C0504D" w:themeColor="accent2"/>
        </w:rPr>
        <w:t>月</w:t>
      </w:r>
      <w:r w:rsidR="00FC020A" w:rsidRPr="00780265">
        <w:rPr>
          <w:color w:val="C0504D" w:themeColor="accent2"/>
        </w:rPr>
        <w:t>1</w:t>
      </w:r>
      <w:r w:rsidR="0020219E">
        <w:rPr>
          <w:color w:val="C0504D" w:themeColor="accent2"/>
        </w:rPr>
        <w:t>0</w:t>
      </w:r>
      <w:r w:rsidRPr="00780265">
        <w:rPr>
          <w:color w:val="C0504D" w:themeColor="accent2"/>
        </w:rPr>
        <w:t>日</w:t>
      </w:r>
      <w:r w:rsidRPr="00780265">
        <w:t>前</w:t>
      </w:r>
      <w:r w:rsidR="00555680" w:rsidRPr="00780265">
        <w:t>按照下表要求提交材料</w:t>
      </w:r>
      <w:r w:rsidRPr="00780265">
        <w:t>，电子版</w:t>
      </w:r>
      <w:r w:rsidR="00555680" w:rsidRPr="00780265">
        <w:t>材料</w:t>
      </w:r>
      <w:r w:rsidRPr="00780265">
        <w:t>发送至</w:t>
      </w:r>
      <w:r w:rsidR="00555680" w:rsidRPr="00780265">
        <w:t>学校</w:t>
      </w:r>
      <w:r w:rsidRPr="00780265">
        <w:t>邮箱</w:t>
      </w:r>
      <w:r w:rsidRPr="00780265">
        <w:lastRenderedPageBreak/>
        <w:t>postdoct@mail.sysu.edu.cn</w:t>
      </w:r>
      <w:r w:rsidRPr="00780265">
        <w:t>，逾期不予受理。</w:t>
      </w:r>
    </w:p>
    <w:tbl>
      <w:tblPr>
        <w:tblStyle w:val="af2"/>
        <w:tblW w:w="0" w:type="auto"/>
        <w:tblLook w:val="04A0" w:firstRow="1" w:lastRow="0" w:firstColumn="1" w:lastColumn="0" w:noHBand="0" w:noVBand="1"/>
      </w:tblPr>
      <w:tblGrid>
        <w:gridCol w:w="1129"/>
        <w:gridCol w:w="7484"/>
      </w:tblGrid>
      <w:tr w:rsidR="00555680" w:rsidRPr="00780265" w:rsidTr="00DB576F">
        <w:trPr>
          <w:trHeight w:val="529"/>
        </w:trPr>
        <w:tc>
          <w:tcPr>
            <w:tcW w:w="1129" w:type="dxa"/>
            <w:vAlign w:val="center"/>
          </w:tcPr>
          <w:p w:rsidR="00555680" w:rsidRPr="00780265" w:rsidRDefault="00555680" w:rsidP="00DB576F">
            <w:pPr>
              <w:snapToGrid w:val="0"/>
              <w:jc w:val="center"/>
              <w:rPr>
                <w:b/>
                <w:sz w:val="28"/>
                <w:szCs w:val="28"/>
              </w:rPr>
            </w:pPr>
            <w:r w:rsidRPr="00780265">
              <w:rPr>
                <w:b/>
                <w:sz w:val="28"/>
                <w:szCs w:val="28"/>
              </w:rPr>
              <w:t>类型</w:t>
            </w:r>
          </w:p>
        </w:tc>
        <w:tc>
          <w:tcPr>
            <w:tcW w:w="7484" w:type="dxa"/>
            <w:vAlign w:val="center"/>
          </w:tcPr>
          <w:p w:rsidR="00555680" w:rsidRPr="00780265" w:rsidRDefault="00555680" w:rsidP="00DB576F">
            <w:pPr>
              <w:snapToGrid w:val="0"/>
              <w:jc w:val="center"/>
              <w:rPr>
                <w:b/>
                <w:sz w:val="28"/>
                <w:szCs w:val="28"/>
              </w:rPr>
            </w:pPr>
            <w:r w:rsidRPr="00780265">
              <w:rPr>
                <w:b/>
                <w:sz w:val="28"/>
                <w:szCs w:val="28"/>
              </w:rPr>
              <w:t>材料</w:t>
            </w:r>
          </w:p>
        </w:tc>
      </w:tr>
      <w:tr w:rsidR="00555680" w:rsidRPr="00780265" w:rsidTr="00DB576F">
        <w:trPr>
          <w:trHeight w:val="2679"/>
        </w:trPr>
        <w:tc>
          <w:tcPr>
            <w:tcW w:w="1129" w:type="dxa"/>
            <w:vMerge w:val="restart"/>
            <w:vAlign w:val="center"/>
          </w:tcPr>
          <w:p w:rsidR="00555680" w:rsidRPr="00780265" w:rsidRDefault="00555680" w:rsidP="00DB576F">
            <w:pPr>
              <w:snapToGrid w:val="0"/>
              <w:jc w:val="center"/>
              <w:rPr>
                <w:sz w:val="28"/>
                <w:szCs w:val="28"/>
              </w:rPr>
            </w:pPr>
            <w:r w:rsidRPr="00780265">
              <w:rPr>
                <w:sz w:val="28"/>
                <w:szCs w:val="28"/>
              </w:rPr>
              <w:t>电子版材料</w:t>
            </w:r>
          </w:p>
        </w:tc>
        <w:tc>
          <w:tcPr>
            <w:tcW w:w="7484" w:type="dxa"/>
            <w:vAlign w:val="center"/>
          </w:tcPr>
          <w:p w:rsidR="004C2C14" w:rsidRPr="00780265" w:rsidRDefault="00555680" w:rsidP="00DB576F">
            <w:pPr>
              <w:snapToGrid w:val="0"/>
              <w:rPr>
                <w:sz w:val="28"/>
                <w:szCs w:val="28"/>
              </w:rPr>
            </w:pPr>
            <w:r w:rsidRPr="00780265">
              <w:rPr>
                <w:sz w:val="28"/>
                <w:szCs w:val="28"/>
              </w:rPr>
              <w:t>1.2021</w:t>
            </w:r>
            <w:r w:rsidRPr="00780265">
              <w:rPr>
                <w:sz w:val="28"/>
                <w:szCs w:val="28"/>
              </w:rPr>
              <w:t>年度博士后创新人才支持计划申报汇总表</w:t>
            </w:r>
          </w:p>
          <w:p w:rsidR="00555680" w:rsidRPr="00780265" w:rsidRDefault="00555680" w:rsidP="00DB576F">
            <w:pPr>
              <w:snapToGrid w:val="0"/>
              <w:rPr>
                <w:sz w:val="28"/>
                <w:szCs w:val="28"/>
              </w:rPr>
            </w:pPr>
            <w:r w:rsidRPr="00780265">
              <w:rPr>
                <w:sz w:val="28"/>
                <w:szCs w:val="28"/>
              </w:rPr>
              <w:t>（</w:t>
            </w:r>
            <w:r w:rsidRPr="00780265">
              <w:rPr>
                <w:sz w:val="28"/>
                <w:szCs w:val="28"/>
              </w:rPr>
              <w:t>Excel</w:t>
            </w:r>
            <w:r w:rsidRPr="00780265">
              <w:rPr>
                <w:sz w:val="28"/>
                <w:szCs w:val="28"/>
              </w:rPr>
              <w:t>版本）</w:t>
            </w:r>
          </w:p>
          <w:p w:rsidR="00555680" w:rsidRPr="00780265" w:rsidRDefault="00555680" w:rsidP="00DB576F">
            <w:pPr>
              <w:snapToGrid w:val="0"/>
              <w:rPr>
                <w:sz w:val="28"/>
                <w:szCs w:val="28"/>
              </w:rPr>
            </w:pPr>
            <w:r w:rsidRPr="00780265">
              <w:rPr>
                <w:sz w:val="28"/>
                <w:szCs w:val="28"/>
              </w:rPr>
              <w:t>2.2021</w:t>
            </w:r>
            <w:r w:rsidRPr="00780265">
              <w:rPr>
                <w:sz w:val="28"/>
                <w:szCs w:val="28"/>
              </w:rPr>
              <w:t>年度博士后创新人才支持计划申报汇总表</w:t>
            </w:r>
          </w:p>
          <w:p w:rsidR="00555680" w:rsidRPr="00780265" w:rsidRDefault="00555680" w:rsidP="00DB576F">
            <w:pPr>
              <w:snapToGrid w:val="0"/>
              <w:rPr>
                <w:sz w:val="28"/>
                <w:szCs w:val="28"/>
              </w:rPr>
            </w:pPr>
            <w:r w:rsidRPr="00780265">
              <w:rPr>
                <w:sz w:val="28"/>
                <w:szCs w:val="28"/>
              </w:rPr>
              <w:t>（单位签字、盖章后，扫描成</w:t>
            </w:r>
            <w:r w:rsidRPr="00780265">
              <w:rPr>
                <w:sz w:val="28"/>
                <w:szCs w:val="28"/>
              </w:rPr>
              <w:t>PDF</w:t>
            </w:r>
            <w:r w:rsidRPr="00780265">
              <w:rPr>
                <w:sz w:val="28"/>
                <w:szCs w:val="28"/>
              </w:rPr>
              <w:t>版本）</w:t>
            </w:r>
          </w:p>
          <w:p w:rsidR="00702559" w:rsidRPr="00780265" w:rsidRDefault="00555680" w:rsidP="00DB576F">
            <w:pPr>
              <w:snapToGrid w:val="0"/>
              <w:rPr>
                <w:sz w:val="28"/>
                <w:szCs w:val="28"/>
              </w:rPr>
            </w:pPr>
            <w:r w:rsidRPr="00780265">
              <w:rPr>
                <w:sz w:val="28"/>
                <w:szCs w:val="28"/>
              </w:rPr>
              <w:t>3.</w:t>
            </w:r>
            <w:r w:rsidRPr="00780265">
              <w:rPr>
                <w:sz w:val="28"/>
                <w:szCs w:val="28"/>
              </w:rPr>
              <w:t>《博士后创新人才支持计划申请书》</w:t>
            </w:r>
          </w:p>
          <w:p w:rsidR="00555680" w:rsidRPr="00780265" w:rsidRDefault="00555680" w:rsidP="00DB576F">
            <w:pPr>
              <w:snapToGrid w:val="0"/>
              <w:rPr>
                <w:sz w:val="28"/>
                <w:szCs w:val="28"/>
              </w:rPr>
            </w:pPr>
            <w:r w:rsidRPr="00780265">
              <w:rPr>
                <w:sz w:val="28"/>
                <w:szCs w:val="28"/>
              </w:rPr>
              <w:t>（</w:t>
            </w:r>
            <w:r w:rsidR="00847332" w:rsidRPr="00780265">
              <w:rPr>
                <w:sz w:val="28"/>
                <w:szCs w:val="28"/>
              </w:rPr>
              <w:t>Word</w:t>
            </w:r>
            <w:r w:rsidR="00847332" w:rsidRPr="00780265">
              <w:rPr>
                <w:sz w:val="28"/>
                <w:szCs w:val="28"/>
              </w:rPr>
              <w:t>版本，申请人系统下载</w:t>
            </w:r>
            <w:r w:rsidRPr="00780265">
              <w:rPr>
                <w:sz w:val="28"/>
                <w:szCs w:val="28"/>
              </w:rPr>
              <w:t>）</w:t>
            </w:r>
          </w:p>
          <w:p w:rsidR="004C2C14" w:rsidRPr="00780265" w:rsidRDefault="00555680" w:rsidP="00DB576F">
            <w:pPr>
              <w:snapToGrid w:val="0"/>
              <w:rPr>
                <w:sz w:val="28"/>
                <w:szCs w:val="28"/>
              </w:rPr>
            </w:pPr>
            <w:r w:rsidRPr="00780265">
              <w:rPr>
                <w:sz w:val="28"/>
                <w:szCs w:val="28"/>
              </w:rPr>
              <w:t>4.</w:t>
            </w:r>
            <w:r w:rsidR="00FC020A" w:rsidRPr="00780265">
              <w:rPr>
                <w:sz w:val="28"/>
                <w:szCs w:val="28"/>
              </w:rPr>
              <w:t>《博士导师推荐意见表》</w:t>
            </w:r>
            <w:r w:rsidR="004C2C14" w:rsidRPr="00780265">
              <w:rPr>
                <w:sz w:val="28"/>
                <w:szCs w:val="28"/>
              </w:rPr>
              <w:t>、</w:t>
            </w:r>
            <w:r w:rsidR="00FC020A" w:rsidRPr="00780265">
              <w:rPr>
                <w:sz w:val="28"/>
                <w:szCs w:val="28"/>
              </w:rPr>
              <w:t>《博士后合作导师推荐意见表》</w:t>
            </w:r>
          </w:p>
          <w:p w:rsidR="00FC020A" w:rsidRPr="00780265" w:rsidRDefault="00FC020A" w:rsidP="00DB576F">
            <w:pPr>
              <w:snapToGrid w:val="0"/>
              <w:rPr>
                <w:sz w:val="28"/>
                <w:szCs w:val="28"/>
              </w:rPr>
            </w:pPr>
            <w:r w:rsidRPr="00780265">
              <w:rPr>
                <w:sz w:val="28"/>
                <w:szCs w:val="28"/>
              </w:rPr>
              <w:t>（</w:t>
            </w:r>
            <w:r w:rsidRPr="00780265">
              <w:rPr>
                <w:sz w:val="28"/>
                <w:szCs w:val="28"/>
              </w:rPr>
              <w:t>PDF</w:t>
            </w:r>
            <w:r w:rsidRPr="00780265">
              <w:rPr>
                <w:sz w:val="28"/>
                <w:szCs w:val="28"/>
              </w:rPr>
              <w:t>版本）</w:t>
            </w:r>
          </w:p>
          <w:p w:rsidR="00847332" w:rsidRPr="00780265" w:rsidRDefault="00FC020A" w:rsidP="00DB576F">
            <w:pPr>
              <w:snapToGrid w:val="0"/>
              <w:rPr>
                <w:sz w:val="28"/>
                <w:szCs w:val="28"/>
              </w:rPr>
            </w:pPr>
            <w:r w:rsidRPr="00780265">
              <w:rPr>
                <w:sz w:val="28"/>
                <w:szCs w:val="28"/>
              </w:rPr>
              <w:t>5.</w:t>
            </w:r>
            <w:r w:rsidRPr="00780265">
              <w:rPr>
                <w:sz w:val="28"/>
                <w:szCs w:val="28"/>
              </w:rPr>
              <w:t>身份材料</w:t>
            </w:r>
          </w:p>
          <w:p w:rsidR="00FC020A" w:rsidRPr="00780265" w:rsidRDefault="00FC020A" w:rsidP="00DB576F">
            <w:pPr>
              <w:snapToGrid w:val="0"/>
              <w:rPr>
                <w:sz w:val="28"/>
                <w:szCs w:val="28"/>
              </w:rPr>
            </w:pPr>
            <w:r w:rsidRPr="00780265">
              <w:rPr>
                <w:sz w:val="28"/>
                <w:szCs w:val="28"/>
              </w:rPr>
              <w:t>（</w:t>
            </w:r>
            <w:r w:rsidRPr="00780265">
              <w:rPr>
                <w:sz w:val="28"/>
                <w:szCs w:val="28"/>
              </w:rPr>
              <w:t>PDF</w:t>
            </w:r>
            <w:r w:rsidRPr="00780265">
              <w:rPr>
                <w:sz w:val="28"/>
                <w:szCs w:val="28"/>
              </w:rPr>
              <w:t>版本）</w:t>
            </w:r>
          </w:p>
          <w:p w:rsidR="00847332" w:rsidRPr="00780265" w:rsidRDefault="00FC020A" w:rsidP="004C2C14">
            <w:pPr>
              <w:snapToGrid w:val="0"/>
              <w:rPr>
                <w:sz w:val="28"/>
                <w:szCs w:val="28"/>
              </w:rPr>
            </w:pPr>
            <w:r w:rsidRPr="00780265">
              <w:rPr>
                <w:sz w:val="28"/>
                <w:szCs w:val="28"/>
              </w:rPr>
              <w:t>6.</w:t>
            </w:r>
            <w:r w:rsidR="00847332" w:rsidRPr="00780265">
              <w:rPr>
                <w:sz w:val="28"/>
                <w:szCs w:val="28"/>
              </w:rPr>
              <w:t>学术及科研成果材料</w:t>
            </w:r>
          </w:p>
          <w:p w:rsidR="00FC020A" w:rsidRPr="00780265" w:rsidRDefault="00FC020A" w:rsidP="004C2C14">
            <w:pPr>
              <w:snapToGrid w:val="0"/>
              <w:rPr>
                <w:sz w:val="28"/>
                <w:szCs w:val="28"/>
              </w:rPr>
            </w:pPr>
            <w:r w:rsidRPr="00780265">
              <w:rPr>
                <w:sz w:val="28"/>
                <w:szCs w:val="28"/>
              </w:rPr>
              <w:t>（最多</w:t>
            </w:r>
            <w:r w:rsidRPr="00780265">
              <w:rPr>
                <w:sz w:val="28"/>
                <w:szCs w:val="28"/>
              </w:rPr>
              <w:t>3</w:t>
            </w:r>
            <w:r w:rsidRPr="00780265">
              <w:rPr>
                <w:sz w:val="28"/>
                <w:szCs w:val="28"/>
              </w:rPr>
              <w:t>个，</w:t>
            </w:r>
            <w:r w:rsidRPr="00780265">
              <w:rPr>
                <w:sz w:val="28"/>
                <w:szCs w:val="28"/>
              </w:rPr>
              <w:t>PDF</w:t>
            </w:r>
            <w:r w:rsidRPr="00780265">
              <w:rPr>
                <w:sz w:val="28"/>
                <w:szCs w:val="28"/>
              </w:rPr>
              <w:t>版本）</w:t>
            </w:r>
          </w:p>
          <w:p w:rsidR="00847332" w:rsidRPr="00780265" w:rsidRDefault="00847332" w:rsidP="004C2C14">
            <w:pPr>
              <w:snapToGrid w:val="0"/>
              <w:rPr>
                <w:sz w:val="28"/>
                <w:szCs w:val="28"/>
              </w:rPr>
            </w:pPr>
          </w:p>
          <w:p w:rsidR="004C2C14" w:rsidRPr="00780265" w:rsidRDefault="004C2C14" w:rsidP="00E776C8">
            <w:pPr>
              <w:snapToGrid w:val="0"/>
              <w:rPr>
                <w:sz w:val="28"/>
                <w:szCs w:val="28"/>
              </w:rPr>
            </w:pPr>
            <w:r w:rsidRPr="00780265">
              <w:rPr>
                <w:b/>
                <w:sz w:val="28"/>
                <w:szCs w:val="28"/>
              </w:rPr>
              <w:t>（其中</w:t>
            </w:r>
            <w:r w:rsidR="00E776C8">
              <w:rPr>
                <w:rFonts w:hint="eastAsia"/>
                <w:b/>
                <w:sz w:val="28"/>
                <w:szCs w:val="28"/>
              </w:rPr>
              <w:t>以上</w:t>
            </w:r>
            <w:r w:rsidRPr="00780265">
              <w:rPr>
                <w:b/>
                <w:sz w:val="28"/>
                <w:szCs w:val="28"/>
              </w:rPr>
              <w:t>3-6</w:t>
            </w:r>
            <w:r w:rsidR="00E776C8">
              <w:rPr>
                <w:rFonts w:hint="eastAsia"/>
                <w:b/>
                <w:sz w:val="28"/>
                <w:szCs w:val="28"/>
              </w:rPr>
              <w:t>一起</w:t>
            </w:r>
            <w:r w:rsidRPr="00780265">
              <w:rPr>
                <w:b/>
                <w:sz w:val="28"/>
                <w:szCs w:val="28"/>
              </w:rPr>
              <w:t>压缩</w:t>
            </w:r>
            <w:r w:rsidR="00E776C8">
              <w:rPr>
                <w:rFonts w:hint="eastAsia"/>
                <w:b/>
                <w:sz w:val="28"/>
                <w:szCs w:val="28"/>
              </w:rPr>
              <w:t>后</w:t>
            </w:r>
            <w:r w:rsidRPr="00780265">
              <w:rPr>
                <w:b/>
                <w:sz w:val="28"/>
                <w:szCs w:val="28"/>
              </w:rPr>
              <w:t>以</w:t>
            </w:r>
            <w:r w:rsidRPr="00780265">
              <w:rPr>
                <w:b/>
                <w:sz w:val="28"/>
                <w:szCs w:val="28"/>
              </w:rPr>
              <w:t>“</w:t>
            </w:r>
            <w:r w:rsidRPr="00780265">
              <w:rPr>
                <w:b/>
                <w:sz w:val="28"/>
                <w:szCs w:val="28"/>
              </w:rPr>
              <w:t>院系名称</w:t>
            </w:r>
            <w:r w:rsidRPr="00780265">
              <w:rPr>
                <w:b/>
                <w:sz w:val="28"/>
                <w:szCs w:val="28"/>
              </w:rPr>
              <w:t>-</w:t>
            </w:r>
            <w:r w:rsidRPr="00780265">
              <w:rPr>
                <w:b/>
                <w:sz w:val="28"/>
                <w:szCs w:val="28"/>
              </w:rPr>
              <w:t>申请人姓名</w:t>
            </w:r>
            <w:r w:rsidRPr="00780265">
              <w:rPr>
                <w:b/>
                <w:sz w:val="28"/>
                <w:szCs w:val="28"/>
              </w:rPr>
              <w:t>”</w:t>
            </w:r>
            <w:r w:rsidR="00847332" w:rsidRPr="00780265">
              <w:rPr>
                <w:b/>
                <w:sz w:val="28"/>
                <w:szCs w:val="28"/>
              </w:rPr>
              <w:t>命名</w:t>
            </w:r>
            <w:r w:rsidRPr="00780265">
              <w:rPr>
                <w:b/>
                <w:sz w:val="28"/>
                <w:szCs w:val="28"/>
              </w:rPr>
              <w:t>）</w:t>
            </w:r>
          </w:p>
        </w:tc>
      </w:tr>
      <w:tr w:rsidR="00555680" w:rsidRPr="00780265" w:rsidTr="00DB576F">
        <w:trPr>
          <w:trHeight w:val="688"/>
        </w:trPr>
        <w:tc>
          <w:tcPr>
            <w:tcW w:w="1129" w:type="dxa"/>
            <w:vMerge/>
            <w:vAlign w:val="center"/>
          </w:tcPr>
          <w:p w:rsidR="00555680" w:rsidRPr="00780265" w:rsidRDefault="00555680" w:rsidP="00DB576F">
            <w:pPr>
              <w:snapToGrid w:val="0"/>
              <w:rPr>
                <w:sz w:val="28"/>
                <w:szCs w:val="28"/>
              </w:rPr>
            </w:pPr>
          </w:p>
        </w:tc>
        <w:tc>
          <w:tcPr>
            <w:tcW w:w="7484" w:type="dxa"/>
            <w:vAlign w:val="center"/>
          </w:tcPr>
          <w:p w:rsidR="00555680" w:rsidRPr="00780265" w:rsidRDefault="00555680" w:rsidP="00DB576F">
            <w:pPr>
              <w:snapToGrid w:val="0"/>
              <w:rPr>
                <w:sz w:val="28"/>
                <w:szCs w:val="28"/>
              </w:rPr>
            </w:pPr>
            <w:r w:rsidRPr="00780265">
              <w:rPr>
                <w:sz w:val="28"/>
                <w:szCs w:val="28"/>
              </w:rPr>
              <w:t>发至电子邮箱：</w:t>
            </w:r>
            <w:r w:rsidRPr="00780265">
              <w:rPr>
                <w:sz w:val="28"/>
                <w:szCs w:val="28"/>
              </w:rPr>
              <w:t>postdoct@mail.sysu.edu.cn</w:t>
            </w:r>
          </w:p>
        </w:tc>
      </w:tr>
    </w:tbl>
    <w:p w:rsidR="0004415D" w:rsidRPr="00780265" w:rsidRDefault="00851DAA">
      <w:pPr>
        <w:adjustRightInd w:val="0"/>
        <w:snapToGrid w:val="0"/>
        <w:spacing w:line="540" w:lineRule="atLeast"/>
        <w:ind w:firstLineChars="200" w:firstLine="624"/>
      </w:pPr>
      <w:r w:rsidRPr="00780265">
        <w:t>（四）学校</w:t>
      </w:r>
      <w:r w:rsidR="00601B43" w:rsidRPr="00780265">
        <w:t>人力资源管理处</w:t>
      </w:r>
      <w:r w:rsidR="00847332" w:rsidRPr="00780265">
        <w:t>审核申报材料，</w:t>
      </w:r>
      <w:r w:rsidRPr="00780265">
        <w:t>校领导审批同意后</w:t>
      </w:r>
      <w:r w:rsidR="00601B43" w:rsidRPr="00780265">
        <w:t>，</w:t>
      </w:r>
      <w:r w:rsidRPr="00780265">
        <w:t>提交中国博士后科学基金会。</w:t>
      </w:r>
    </w:p>
    <w:p w:rsidR="0004415D" w:rsidRPr="00780265" w:rsidRDefault="00851DAA">
      <w:pPr>
        <w:adjustRightInd w:val="0"/>
        <w:snapToGrid w:val="0"/>
        <w:spacing w:line="540" w:lineRule="atLeast"/>
        <w:rPr>
          <w:b/>
        </w:rPr>
      </w:pPr>
      <w:r w:rsidRPr="00780265">
        <w:rPr>
          <w:b/>
        </w:rPr>
        <w:t>四、注意事项</w:t>
      </w:r>
    </w:p>
    <w:p w:rsidR="0004415D" w:rsidRPr="00780265" w:rsidRDefault="00851DAA" w:rsidP="004041BB">
      <w:pPr>
        <w:adjustRightInd w:val="0"/>
        <w:snapToGrid w:val="0"/>
        <w:spacing w:line="540" w:lineRule="atLeast"/>
        <w:ind w:firstLineChars="200" w:firstLine="624"/>
      </w:pPr>
      <w:r w:rsidRPr="00780265">
        <w:t>（一）申请进入本单位同一个一级学科且由博士导师继续担任博士后合作导师的人员总比例不得超过</w:t>
      </w:r>
      <w:r w:rsidRPr="00780265">
        <w:t>40%</w:t>
      </w:r>
      <w:r w:rsidRPr="00780265">
        <w:t>，请各单位注意把关。</w:t>
      </w:r>
      <w:r w:rsidR="004041BB" w:rsidRPr="004041BB">
        <w:rPr>
          <w:rFonts w:hint="eastAsia"/>
        </w:rPr>
        <w:t>由于受博士后进站系统限制，我校博士毕业生申请进入相同一级学科、由博士导师继续担</w:t>
      </w:r>
      <w:r w:rsidR="00C1599F">
        <w:rPr>
          <w:rFonts w:hint="eastAsia"/>
        </w:rPr>
        <w:t>任博士后合作导师的人员，须在资助结果公布之后方可办理进站手续。</w:t>
      </w:r>
      <w:r w:rsidR="004041BB" w:rsidRPr="004041BB">
        <w:rPr>
          <w:rFonts w:hint="eastAsia"/>
        </w:rPr>
        <w:t>申请人根据自身实际情况，合理安排申报计划。</w:t>
      </w:r>
    </w:p>
    <w:p w:rsidR="0004415D" w:rsidRPr="00780265" w:rsidRDefault="00851DAA">
      <w:pPr>
        <w:adjustRightInd w:val="0"/>
        <w:snapToGrid w:val="0"/>
        <w:spacing w:line="540" w:lineRule="atLeast"/>
        <w:ind w:firstLineChars="200" w:firstLine="624"/>
      </w:pPr>
      <w:r w:rsidRPr="00780265">
        <w:t>（二）资助工作时间安排。</w:t>
      </w:r>
      <w:r w:rsidR="00FC020A" w:rsidRPr="00780265">
        <w:rPr>
          <w:color w:val="C0504D" w:themeColor="accent2"/>
        </w:rPr>
        <w:t>2021</w:t>
      </w:r>
      <w:r w:rsidR="00FC020A" w:rsidRPr="00780265">
        <w:rPr>
          <w:color w:val="C0504D" w:themeColor="accent2"/>
        </w:rPr>
        <w:t>年</w:t>
      </w:r>
      <w:r w:rsidRPr="00780265">
        <w:rPr>
          <w:color w:val="C0504D" w:themeColor="accent2"/>
        </w:rPr>
        <w:t>2</w:t>
      </w:r>
      <w:r w:rsidRPr="00780265">
        <w:rPr>
          <w:color w:val="C0504D" w:themeColor="accent2"/>
        </w:rPr>
        <w:t>月</w:t>
      </w:r>
      <w:r w:rsidRPr="00780265">
        <w:rPr>
          <w:color w:val="C0504D" w:themeColor="accent2"/>
        </w:rPr>
        <w:t>20</w:t>
      </w:r>
      <w:r w:rsidRPr="00780265">
        <w:rPr>
          <w:color w:val="C0504D" w:themeColor="accent2"/>
        </w:rPr>
        <w:t>日</w:t>
      </w:r>
      <w:r w:rsidRPr="00780265">
        <w:t>起，申请人网</w:t>
      </w:r>
      <w:r w:rsidRPr="00780265">
        <w:lastRenderedPageBreak/>
        <w:t>上提交申请材料，在学校规定的时间前完成申报。</w:t>
      </w:r>
      <w:r w:rsidRPr="00780265">
        <w:t>4</w:t>
      </w:r>
      <w:r w:rsidRPr="00780265">
        <w:t>月下旬</w:t>
      </w:r>
      <w:r w:rsidR="00FC020A" w:rsidRPr="00780265">
        <w:t>，</w:t>
      </w:r>
      <w:r w:rsidRPr="00780265">
        <w:t>专家评审。</w:t>
      </w:r>
      <w:r w:rsidRPr="00780265">
        <w:t>5</w:t>
      </w:r>
      <w:r w:rsidRPr="00780265">
        <w:t>月中旬，公布获选结果。</w:t>
      </w:r>
    </w:p>
    <w:p w:rsidR="0004415D" w:rsidRPr="00780265" w:rsidRDefault="00851DAA">
      <w:pPr>
        <w:adjustRightInd w:val="0"/>
        <w:snapToGrid w:val="0"/>
        <w:spacing w:line="540" w:lineRule="atLeast"/>
        <w:ind w:firstLineChars="200" w:firstLine="624"/>
      </w:pPr>
      <w:r w:rsidRPr="00780265">
        <w:t>（三）</w:t>
      </w:r>
      <w:r w:rsidR="00AD72D1" w:rsidRPr="00780265">
        <w:t>评审分为通讯评审和会议评审，</w:t>
      </w:r>
      <w:r w:rsidR="004A4900" w:rsidRPr="00780265">
        <w:t>会议评审</w:t>
      </w:r>
      <w:r w:rsidR="00AD72D1" w:rsidRPr="00780265">
        <w:t>有设置</w:t>
      </w:r>
      <w:r w:rsidR="004A4900" w:rsidRPr="00780265">
        <w:t>申请人答辩环节。</w:t>
      </w:r>
    </w:p>
    <w:p w:rsidR="0004415D" w:rsidRPr="00780265" w:rsidRDefault="00851DAA">
      <w:pPr>
        <w:adjustRightInd w:val="0"/>
        <w:snapToGrid w:val="0"/>
        <w:spacing w:line="540" w:lineRule="atLeast"/>
        <w:ind w:firstLineChars="200" w:firstLine="624"/>
      </w:pPr>
      <w:r w:rsidRPr="00780265">
        <w:t>（四）请各单位按照通知要求，认真组织申报，着力做好宣传，做好配套措施，进一步加强管理与服务，广泛动员优秀博士毕业生及合作导师积极参与</w:t>
      </w:r>
      <w:r w:rsidRPr="00780265">
        <w:t>“</w:t>
      </w:r>
      <w:r w:rsidRPr="00780265">
        <w:t>博新计划</w:t>
      </w:r>
      <w:r w:rsidRPr="00780265">
        <w:t>”</w:t>
      </w:r>
      <w:r w:rsidRPr="00780265">
        <w:t>。</w:t>
      </w:r>
    </w:p>
    <w:p w:rsidR="00847332" w:rsidRPr="00780265" w:rsidRDefault="00847332">
      <w:pPr>
        <w:adjustRightInd w:val="0"/>
        <w:snapToGrid w:val="0"/>
        <w:spacing w:line="540" w:lineRule="atLeast"/>
        <w:ind w:firstLineChars="200" w:firstLine="624"/>
      </w:pPr>
      <w:r w:rsidRPr="00780265">
        <w:t>（五）</w:t>
      </w:r>
      <w:r w:rsidR="00AD72D1" w:rsidRPr="00780265">
        <w:t>“</w:t>
      </w:r>
      <w:r w:rsidR="00AD72D1" w:rsidRPr="00780265">
        <w:t>博新计划</w:t>
      </w:r>
      <w:r w:rsidR="00AD72D1" w:rsidRPr="00780265">
        <w:t>”</w:t>
      </w:r>
      <w:r w:rsidR="00AD72D1" w:rsidRPr="00780265">
        <w:t>是博士后项目里面最重要的一个项目，</w:t>
      </w:r>
      <w:r w:rsidRPr="00780265">
        <w:t>请</w:t>
      </w:r>
      <w:r w:rsidR="00AD72D1" w:rsidRPr="00780265">
        <w:t>申请人对照专家评审指标，选择我校优秀的博士后合作导师和科研平台，同时请</w:t>
      </w:r>
      <w:r w:rsidRPr="00780265">
        <w:t>博士后合作导师</w:t>
      </w:r>
      <w:r w:rsidR="00AD72D1" w:rsidRPr="00780265">
        <w:t>认真</w:t>
      </w:r>
      <w:r w:rsidRPr="00780265">
        <w:t>指导申请人共同完成申报书的填写工作</w:t>
      </w:r>
      <w:r w:rsidR="00AD72D1" w:rsidRPr="00780265">
        <w:t>，争取获得资助。</w:t>
      </w:r>
    </w:p>
    <w:p w:rsidR="0004415D" w:rsidRPr="00780265" w:rsidRDefault="00851DAA">
      <w:pPr>
        <w:adjustRightInd w:val="0"/>
        <w:snapToGrid w:val="0"/>
        <w:spacing w:line="540" w:lineRule="atLeast"/>
        <w:ind w:firstLineChars="200" w:firstLine="624"/>
      </w:pPr>
      <w:r w:rsidRPr="00780265">
        <w:t>特此通知。</w:t>
      </w:r>
    </w:p>
    <w:p w:rsidR="000331B2" w:rsidRPr="00780265" w:rsidRDefault="000331B2">
      <w:pPr>
        <w:adjustRightInd w:val="0"/>
        <w:snapToGrid w:val="0"/>
        <w:spacing w:line="540" w:lineRule="atLeast"/>
        <w:ind w:firstLineChars="200" w:firstLine="624"/>
      </w:pPr>
    </w:p>
    <w:p w:rsidR="0004415D" w:rsidRPr="00780265" w:rsidRDefault="00851DAA">
      <w:pPr>
        <w:adjustRightInd w:val="0"/>
        <w:snapToGrid w:val="0"/>
        <w:spacing w:line="540" w:lineRule="atLeast"/>
      </w:pPr>
      <w:r w:rsidRPr="00780265">
        <w:t>附件：</w:t>
      </w:r>
      <w:r w:rsidRPr="00780265">
        <w:t>1.</w:t>
      </w:r>
      <w:r w:rsidR="00FC020A" w:rsidRPr="00780265">
        <w:t>博士后创新人才计划申请书（在线打印填写）</w:t>
      </w:r>
    </w:p>
    <w:p w:rsidR="0004415D" w:rsidRPr="00780265" w:rsidRDefault="00851DAA">
      <w:pPr>
        <w:adjustRightInd w:val="0"/>
        <w:snapToGrid w:val="0"/>
        <w:spacing w:line="540" w:lineRule="atLeast"/>
      </w:pPr>
      <w:r w:rsidRPr="00780265">
        <w:t xml:space="preserve">      2.</w:t>
      </w:r>
      <w:r w:rsidR="00FC020A" w:rsidRPr="00780265">
        <w:t>博士导师推荐意见表（模板）</w:t>
      </w:r>
    </w:p>
    <w:p w:rsidR="0004415D" w:rsidRPr="00780265" w:rsidRDefault="00851DAA">
      <w:pPr>
        <w:adjustRightInd w:val="0"/>
        <w:snapToGrid w:val="0"/>
        <w:spacing w:line="540" w:lineRule="atLeast"/>
      </w:pPr>
      <w:r w:rsidRPr="00780265">
        <w:t xml:space="preserve">      3.</w:t>
      </w:r>
      <w:r w:rsidR="00FC020A" w:rsidRPr="00780265">
        <w:t>博士后合作导师推荐意见表（模板）</w:t>
      </w:r>
    </w:p>
    <w:p w:rsidR="0004415D" w:rsidRPr="00780265" w:rsidRDefault="00851DAA">
      <w:pPr>
        <w:adjustRightInd w:val="0"/>
        <w:snapToGrid w:val="0"/>
        <w:spacing w:line="540" w:lineRule="atLeast"/>
      </w:pPr>
      <w:r w:rsidRPr="00780265">
        <w:t xml:space="preserve">      4.</w:t>
      </w:r>
      <w:r w:rsidR="00FC020A" w:rsidRPr="00780265">
        <w:t>专家评审指标</w:t>
      </w:r>
    </w:p>
    <w:p w:rsidR="0004415D" w:rsidRPr="00780265" w:rsidRDefault="00851DAA">
      <w:pPr>
        <w:adjustRightInd w:val="0"/>
        <w:snapToGrid w:val="0"/>
        <w:spacing w:line="540" w:lineRule="atLeast"/>
      </w:pPr>
      <w:r w:rsidRPr="00780265">
        <w:t xml:space="preserve">      5.</w:t>
      </w:r>
      <w:r w:rsidR="00FC020A" w:rsidRPr="00780265">
        <w:t xml:space="preserve"> 2021</w:t>
      </w:r>
      <w:r w:rsidR="00FC020A" w:rsidRPr="00780265">
        <w:t>年度博士后创新人才支持计划申报汇总表</w:t>
      </w:r>
    </w:p>
    <w:p w:rsidR="0004415D" w:rsidRPr="00780265" w:rsidRDefault="0004415D">
      <w:pPr>
        <w:adjustRightInd w:val="0"/>
        <w:snapToGrid w:val="0"/>
        <w:spacing w:line="540" w:lineRule="atLeast"/>
      </w:pPr>
    </w:p>
    <w:p w:rsidR="0004415D" w:rsidRPr="00780265" w:rsidRDefault="0004415D">
      <w:pPr>
        <w:adjustRightInd w:val="0"/>
        <w:snapToGrid w:val="0"/>
        <w:spacing w:line="540" w:lineRule="atLeast"/>
      </w:pPr>
    </w:p>
    <w:p w:rsidR="0004415D" w:rsidRPr="00780265" w:rsidRDefault="0004415D">
      <w:pPr>
        <w:adjustRightInd w:val="0"/>
        <w:snapToGrid w:val="0"/>
        <w:spacing w:line="540" w:lineRule="atLeast"/>
      </w:pPr>
    </w:p>
    <w:p w:rsidR="0004415D" w:rsidRPr="00780265" w:rsidRDefault="00FC020A">
      <w:pPr>
        <w:adjustRightInd w:val="0"/>
        <w:snapToGrid w:val="0"/>
        <w:spacing w:line="540" w:lineRule="atLeast"/>
        <w:ind w:firstLineChars="1700" w:firstLine="5300"/>
        <w:jc w:val="left"/>
      </w:pPr>
      <w:r w:rsidRPr="00780265">
        <w:t>人力资源管理处</w:t>
      </w:r>
    </w:p>
    <w:p w:rsidR="0004415D" w:rsidRPr="00780265" w:rsidRDefault="00FC020A" w:rsidP="00620E2C">
      <w:pPr>
        <w:adjustRightInd w:val="0"/>
        <w:snapToGrid w:val="0"/>
        <w:spacing w:line="540" w:lineRule="atLeast"/>
        <w:ind w:rightChars="390" w:right="1216"/>
        <w:jc w:val="right"/>
        <w:rPr>
          <w:rFonts w:hint="eastAsia"/>
        </w:rPr>
      </w:pPr>
      <w:r w:rsidRPr="00780265">
        <w:t>2021</w:t>
      </w:r>
      <w:r w:rsidR="00851DAA" w:rsidRPr="00780265">
        <w:t>年</w:t>
      </w:r>
      <w:r w:rsidR="00851DAA" w:rsidRPr="00780265">
        <w:t>1</w:t>
      </w:r>
      <w:r w:rsidR="00851DAA" w:rsidRPr="00780265">
        <w:t>月</w:t>
      </w:r>
      <w:r w:rsidR="00AD72D1" w:rsidRPr="00780265">
        <w:t>25</w:t>
      </w:r>
      <w:r w:rsidR="00851DAA" w:rsidRPr="00780265">
        <w:t>日</w:t>
      </w:r>
      <w:bookmarkStart w:id="0" w:name="_GoBack"/>
      <w:bookmarkEnd w:id="0"/>
    </w:p>
    <w:sectPr w:rsidR="0004415D" w:rsidRPr="00780265">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5A89" w:rsidRDefault="00851DAA">
      <w:r>
        <w:separator/>
      </w:r>
    </w:p>
  </w:endnote>
  <w:endnote w:type="continuationSeparator" w:id="0">
    <w:p w:rsidR="001F5A89" w:rsidRDefault="00851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2D94AB2E-FFA3-4126-B4D3-44232F64726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2BE54416-C222-4747-90A6-138AFB3AF984}"/>
    <w:embedBold r:id="rId3" w:subsetted="1" w:fontKey="{6CB1909E-1B6E-4DF0-A0A8-44129ACB1FE1}"/>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embedRegular r:id="rId4" w:fontKey="{3923EE93-783D-49E9-901F-DAF3881C9B04}"/>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AutoText"/>
      </w:docPartObj>
    </w:sdtPr>
    <w:sdtEndPr>
      <w:rPr>
        <w:rFonts w:ascii="Times New Roman" w:hAnsi="Times New Roman" w:cs="Times New Roman"/>
        <w:sz w:val="28"/>
        <w:szCs w:val="28"/>
      </w:rPr>
    </w:sdtEndPr>
    <w:sdtContent>
      <w:p w:rsidR="0004415D" w:rsidRDefault="00851DAA">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20E2C" w:rsidRPr="00620E2C">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AutoText"/>
      </w:docPartObj>
    </w:sdtPr>
    <w:sdtEndPr>
      <w:rPr>
        <w:rFonts w:ascii="Times New Roman" w:hAnsi="Times New Roman" w:cs="Times New Roman"/>
        <w:sz w:val="28"/>
        <w:szCs w:val="28"/>
      </w:rPr>
    </w:sdtEndPr>
    <w:sdtContent>
      <w:p w:rsidR="0004415D" w:rsidRDefault="00851DAA">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20E2C" w:rsidRPr="00620E2C">
          <w:rPr>
            <w:rFonts w:ascii="Times New Roman" w:hAnsi="Times New Roman" w:cs="Times New Roman"/>
            <w:noProof/>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5A89" w:rsidRDefault="00851DAA">
      <w:r>
        <w:separator/>
      </w:r>
    </w:p>
  </w:footnote>
  <w:footnote w:type="continuationSeparator" w:id="0">
    <w:p w:rsidR="001F5A89" w:rsidRDefault="00851D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5925A8"/>
    <w:multiLevelType w:val="hybridMultilevel"/>
    <w:tmpl w:val="7A884F92"/>
    <w:lvl w:ilvl="0" w:tplc="28023A42">
      <w:start w:val="1"/>
      <w:numFmt w:val="decimal"/>
      <w:lvlText w:val="%1."/>
      <w:lvlJc w:val="left"/>
      <w:pPr>
        <w:ind w:left="984" w:hanging="360"/>
      </w:pPr>
      <w:rPr>
        <w:rFonts w:hint="default"/>
      </w:rPr>
    </w:lvl>
    <w:lvl w:ilvl="1" w:tplc="04090019" w:tentative="1">
      <w:start w:val="1"/>
      <w:numFmt w:val="lowerLetter"/>
      <w:lvlText w:val="%2)"/>
      <w:lvlJc w:val="left"/>
      <w:pPr>
        <w:ind w:left="1464" w:hanging="420"/>
      </w:pPr>
    </w:lvl>
    <w:lvl w:ilvl="2" w:tplc="0409001B" w:tentative="1">
      <w:start w:val="1"/>
      <w:numFmt w:val="lowerRoman"/>
      <w:lvlText w:val="%3."/>
      <w:lvlJc w:val="right"/>
      <w:pPr>
        <w:ind w:left="1884" w:hanging="420"/>
      </w:pPr>
    </w:lvl>
    <w:lvl w:ilvl="3" w:tplc="0409000F" w:tentative="1">
      <w:start w:val="1"/>
      <w:numFmt w:val="decimal"/>
      <w:lvlText w:val="%4."/>
      <w:lvlJc w:val="left"/>
      <w:pPr>
        <w:ind w:left="2304" w:hanging="420"/>
      </w:pPr>
    </w:lvl>
    <w:lvl w:ilvl="4" w:tplc="04090019" w:tentative="1">
      <w:start w:val="1"/>
      <w:numFmt w:val="lowerLetter"/>
      <w:lvlText w:val="%5)"/>
      <w:lvlJc w:val="left"/>
      <w:pPr>
        <w:ind w:left="2724" w:hanging="420"/>
      </w:pPr>
    </w:lvl>
    <w:lvl w:ilvl="5" w:tplc="0409001B" w:tentative="1">
      <w:start w:val="1"/>
      <w:numFmt w:val="lowerRoman"/>
      <w:lvlText w:val="%6."/>
      <w:lvlJc w:val="right"/>
      <w:pPr>
        <w:ind w:left="3144" w:hanging="420"/>
      </w:pPr>
    </w:lvl>
    <w:lvl w:ilvl="6" w:tplc="0409000F" w:tentative="1">
      <w:start w:val="1"/>
      <w:numFmt w:val="decimal"/>
      <w:lvlText w:val="%7."/>
      <w:lvlJc w:val="left"/>
      <w:pPr>
        <w:ind w:left="3564" w:hanging="420"/>
      </w:pPr>
    </w:lvl>
    <w:lvl w:ilvl="7" w:tplc="04090019" w:tentative="1">
      <w:start w:val="1"/>
      <w:numFmt w:val="lowerLetter"/>
      <w:lvlText w:val="%8)"/>
      <w:lvlJc w:val="left"/>
      <w:pPr>
        <w:ind w:left="3984" w:hanging="420"/>
      </w:pPr>
    </w:lvl>
    <w:lvl w:ilvl="8" w:tplc="0409001B" w:tentative="1">
      <w:start w:val="1"/>
      <w:numFmt w:val="lowerRoman"/>
      <w:lvlText w:val="%9."/>
      <w:lvlJc w:val="right"/>
      <w:pPr>
        <w:ind w:left="4404"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1228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919"/>
    <w:rsid w:val="000044A0"/>
    <w:rsid w:val="00030B15"/>
    <w:rsid w:val="000331B2"/>
    <w:rsid w:val="0004415D"/>
    <w:rsid w:val="00047AA4"/>
    <w:rsid w:val="00051E52"/>
    <w:rsid w:val="000701DF"/>
    <w:rsid w:val="0008123E"/>
    <w:rsid w:val="000D6A64"/>
    <w:rsid w:val="000E3BC9"/>
    <w:rsid w:val="001001BF"/>
    <w:rsid w:val="00111158"/>
    <w:rsid w:val="00122740"/>
    <w:rsid w:val="00137BA5"/>
    <w:rsid w:val="00180691"/>
    <w:rsid w:val="00192A77"/>
    <w:rsid w:val="001A15AC"/>
    <w:rsid w:val="001A4D7B"/>
    <w:rsid w:val="001B2074"/>
    <w:rsid w:val="001C4193"/>
    <w:rsid w:val="001C6C10"/>
    <w:rsid w:val="001E46D7"/>
    <w:rsid w:val="001E70A8"/>
    <w:rsid w:val="001F5A89"/>
    <w:rsid w:val="0020219E"/>
    <w:rsid w:val="00206411"/>
    <w:rsid w:val="00216360"/>
    <w:rsid w:val="00221B66"/>
    <w:rsid w:val="00251D5E"/>
    <w:rsid w:val="00255631"/>
    <w:rsid w:val="00262190"/>
    <w:rsid w:val="00262F8B"/>
    <w:rsid w:val="00265CBA"/>
    <w:rsid w:val="00277256"/>
    <w:rsid w:val="002A3267"/>
    <w:rsid w:val="002B745E"/>
    <w:rsid w:val="002D2105"/>
    <w:rsid w:val="002E2A09"/>
    <w:rsid w:val="002F0783"/>
    <w:rsid w:val="0030202D"/>
    <w:rsid w:val="00310A7F"/>
    <w:rsid w:val="00330A72"/>
    <w:rsid w:val="003539FC"/>
    <w:rsid w:val="00387133"/>
    <w:rsid w:val="00397077"/>
    <w:rsid w:val="003A3701"/>
    <w:rsid w:val="003C4BE5"/>
    <w:rsid w:val="003D2FE4"/>
    <w:rsid w:val="003D4369"/>
    <w:rsid w:val="004041BB"/>
    <w:rsid w:val="00406824"/>
    <w:rsid w:val="00445496"/>
    <w:rsid w:val="004547EE"/>
    <w:rsid w:val="00455838"/>
    <w:rsid w:val="00463E20"/>
    <w:rsid w:val="00465033"/>
    <w:rsid w:val="00470269"/>
    <w:rsid w:val="00471131"/>
    <w:rsid w:val="00484FE5"/>
    <w:rsid w:val="004A4900"/>
    <w:rsid w:val="004C2C14"/>
    <w:rsid w:val="004C5FBC"/>
    <w:rsid w:val="004D20E9"/>
    <w:rsid w:val="0053401C"/>
    <w:rsid w:val="00555680"/>
    <w:rsid w:val="005A02CB"/>
    <w:rsid w:val="005A4719"/>
    <w:rsid w:val="00601B43"/>
    <w:rsid w:val="00611724"/>
    <w:rsid w:val="00620E2C"/>
    <w:rsid w:val="00633F67"/>
    <w:rsid w:val="00640522"/>
    <w:rsid w:val="00661207"/>
    <w:rsid w:val="00680E17"/>
    <w:rsid w:val="006A172E"/>
    <w:rsid w:val="00702559"/>
    <w:rsid w:val="00742309"/>
    <w:rsid w:val="00745D45"/>
    <w:rsid w:val="00780265"/>
    <w:rsid w:val="007945CF"/>
    <w:rsid w:val="00794FD9"/>
    <w:rsid w:val="00796E2E"/>
    <w:rsid w:val="007C1F49"/>
    <w:rsid w:val="007C31B7"/>
    <w:rsid w:val="007D2BC8"/>
    <w:rsid w:val="007F1A60"/>
    <w:rsid w:val="00804651"/>
    <w:rsid w:val="00812A08"/>
    <w:rsid w:val="008171B0"/>
    <w:rsid w:val="00847332"/>
    <w:rsid w:val="00851DAA"/>
    <w:rsid w:val="0085406F"/>
    <w:rsid w:val="00855E17"/>
    <w:rsid w:val="0086691F"/>
    <w:rsid w:val="00885C5E"/>
    <w:rsid w:val="00886BF3"/>
    <w:rsid w:val="008A57A9"/>
    <w:rsid w:val="008A7B50"/>
    <w:rsid w:val="008B31D1"/>
    <w:rsid w:val="008D5D2F"/>
    <w:rsid w:val="008F44B5"/>
    <w:rsid w:val="00900508"/>
    <w:rsid w:val="009007FF"/>
    <w:rsid w:val="009106E6"/>
    <w:rsid w:val="009C4BC7"/>
    <w:rsid w:val="009E1217"/>
    <w:rsid w:val="009E6AFC"/>
    <w:rsid w:val="00A14F7B"/>
    <w:rsid w:val="00A25DC7"/>
    <w:rsid w:val="00A64785"/>
    <w:rsid w:val="00A72919"/>
    <w:rsid w:val="00A915EA"/>
    <w:rsid w:val="00A929EF"/>
    <w:rsid w:val="00A94139"/>
    <w:rsid w:val="00AB7102"/>
    <w:rsid w:val="00AD72D1"/>
    <w:rsid w:val="00AF18DA"/>
    <w:rsid w:val="00AF2D96"/>
    <w:rsid w:val="00B1657A"/>
    <w:rsid w:val="00B360BA"/>
    <w:rsid w:val="00B450EC"/>
    <w:rsid w:val="00B647F4"/>
    <w:rsid w:val="00B82474"/>
    <w:rsid w:val="00BD0D4A"/>
    <w:rsid w:val="00BD0D5D"/>
    <w:rsid w:val="00BF3C6E"/>
    <w:rsid w:val="00BF7B90"/>
    <w:rsid w:val="00C045D7"/>
    <w:rsid w:val="00C143EB"/>
    <w:rsid w:val="00C1599F"/>
    <w:rsid w:val="00C17A79"/>
    <w:rsid w:val="00C30E21"/>
    <w:rsid w:val="00CB1DFF"/>
    <w:rsid w:val="00CC443F"/>
    <w:rsid w:val="00CC57BD"/>
    <w:rsid w:val="00D0318A"/>
    <w:rsid w:val="00D12D05"/>
    <w:rsid w:val="00D27289"/>
    <w:rsid w:val="00D65E9F"/>
    <w:rsid w:val="00D9127E"/>
    <w:rsid w:val="00DD0D46"/>
    <w:rsid w:val="00DD29A6"/>
    <w:rsid w:val="00DE1946"/>
    <w:rsid w:val="00DF07D8"/>
    <w:rsid w:val="00DF149D"/>
    <w:rsid w:val="00E04624"/>
    <w:rsid w:val="00E168FB"/>
    <w:rsid w:val="00E24535"/>
    <w:rsid w:val="00E34E53"/>
    <w:rsid w:val="00E47A39"/>
    <w:rsid w:val="00E546B9"/>
    <w:rsid w:val="00E63474"/>
    <w:rsid w:val="00E776C8"/>
    <w:rsid w:val="00E81587"/>
    <w:rsid w:val="00E85A0E"/>
    <w:rsid w:val="00E877E1"/>
    <w:rsid w:val="00EB057E"/>
    <w:rsid w:val="00EB65D7"/>
    <w:rsid w:val="00EE479A"/>
    <w:rsid w:val="00EF0F70"/>
    <w:rsid w:val="00EF3A7A"/>
    <w:rsid w:val="00F10BD3"/>
    <w:rsid w:val="00F27225"/>
    <w:rsid w:val="00F34512"/>
    <w:rsid w:val="00F47FE6"/>
    <w:rsid w:val="00F52ABD"/>
    <w:rsid w:val="00F72944"/>
    <w:rsid w:val="00FC020A"/>
    <w:rsid w:val="00FC3FDF"/>
    <w:rsid w:val="00FD561B"/>
    <w:rsid w:val="00FE0A6B"/>
    <w:rsid w:val="00FE24A2"/>
    <w:rsid w:val="00FF1E97"/>
    <w:rsid w:val="56A95D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color="white">
      <v:fill color="white"/>
    </o:shapedefaults>
    <o:shapelayout v:ext="edit">
      <o:idmap v:ext="edit" data="1"/>
    </o:shapelayout>
  </w:shapeDefaults>
  <w:decimalSymbol w:val="."/>
  <w:listSeparator w:val=","/>
  <w14:docId w14:val="25233A31"/>
  <w15:docId w15:val="{E31650F0-B5DD-43AB-9E87-8202DABCD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imes New Roman" w:eastAsia="仿宋_GB2312" w:hAnsi="Times New Roman" w:cs="Times New Roman"/>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adjustRightInd w:val="0"/>
      <w:snapToGrid w:val="0"/>
      <w:spacing w:line="500" w:lineRule="atLeast"/>
    </w:pPr>
    <w:rPr>
      <w:rFonts w:ascii="宋体"/>
      <w:bCs/>
      <w:sz w:val="28"/>
    </w:rPr>
  </w:style>
  <w:style w:type="paragraph" w:styleId="a5">
    <w:name w:val="Body Text Indent"/>
    <w:basedOn w:val="a"/>
    <w:link w:val="a6"/>
    <w:pPr>
      <w:adjustRightInd w:val="0"/>
      <w:snapToGrid w:val="0"/>
      <w:spacing w:line="460" w:lineRule="atLeast"/>
      <w:ind w:firstLineChars="192" w:firstLine="461"/>
    </w:pPr>
    <w:rPr>
      <w:sz w:val="24"/>
    </w:rPr>
  </w:style>
  <w:style w:type="paragraph" w:styleId="a7">
    <w:name w:val="Date"/>
    <w:basedOn w:val="a"/>
    <w:next w:val="a"/>
    <w:link w:val="a8"/>
    <w:uiPriority w:val="99"/>
    <w:semiHidden/>
    <w:unhideWhenUsed/>
    <w:qFormat/>
    <w:pPr>
      <w:ind w:leftChars="2500" w:left="100"/>
    </w:p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pPr>
      <w:tabs>
        <w:tab w:val="center" w:pos="4153"/>
        <w:tab w:val="right" w:pos="8306"/>
      </w:tabs>
      <w:snapToGrid w:val="0"/>
      <w:jc w:val="left"/>
    </w:pPr>
    <w:rPr>
      <w:rFonts w:asciiTheme="minorHAnsi" w:eastAsiaTheme="minorEastAsia" w:hAnsiTheme="minorHAnsi" w:cstheme="minorBidi"/>
      <w:sz w:val="18"/>
      <w:szCs w:val="18"/>
    </w:rPr>
  </w:style>
  <w:style w:type="paragraph" w:styleId="ad">
    <w:name w:val="header"/>
    <w:basedOn w:val="a"/>
    <w:link w:val="ae"/>
    <w:uiPriority w:val="99"/>
    <w:unhideWhenUsed/>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styleId="af">
    <w:name w:val="line number"/>
    <w:basedOn w:val="a0"/>
    <w:uiPriority w:val="99"/>
    <w:semiHidden/>
    <w:unhideWhenUsed/>
  </w:style>
  <w:style w:type="character" w:styleId="af0">
    <w:name w:val="Hyperlink"/>
    <w:basedOn w:val="a0"/>
    <w:uiPriority w:val="99"/>
    <w:unhideWhenUsed/>
    <w:qFormat/>
    <w:rPr>
      <w:color w:val="0000FF" w:themeColor="hyperlink"/>
      <w:u w:val="single"/>
    </w:rPr>
  </w:style>
  <w:style w:type="character" w:customStyle="1" w:styleId="ae">
    <w:name w:val="页眉 字符"/>
    <w:basedOn w:val="a0"/>
    <w:link w:val="ad"/>
    <w:uiPriority w:val="99"/>
    <w:rPr>
      <w:sz w:val="18"/>
      <w:szCs w:val="18"/>
    </w:rPr>
  </w:style>
  <w:style w:type="character" w:customStyle="1" w:styleId="ac">
    <w:name w:val="页脚 字符"/>
    <w:basedOn w:val="a0"/>
    <w:link w:val="ab"/>
    <w:uiPriority w:val="99"/>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a">
    <w:name w:val="批注框文本 字符"/>
    <w:basedOn w:val="a0"/>
    <w:link w:val="a9"/>
    <w:uiPriority w:val="99"/>
    <w:semiHidden/>
    <w:rPr>
      <w:rFonts w:ascii="Times New Roman" w:eastAsia="宋体" w:hAnsi="Times New Roman" w:cs="Times New Roman"/>
      <w:sz w:val="18"/>
      <w:szCs w:val="18"/>
    </w:rPr>
  </w:style>
  <w:style w:type="character" w:customStyle="1" w:styleId="a8">
    <w:name w:val="日期 字符"/>
    <w:basedOn w:val="a0"/>
    <w:link w:val="a7"/>
    <w:uiPriority w:val="99"/>
    <w:semiHidden/>
    <w:rPr>
      <w:rFonts w:ascii="Times New Roman" w:eastAsia="仿宋_GB2312" w:hAnsi="Times New Roman" w:cs="Times New Roman"/>
      <w:sz w:val="32"/>
      <w:szCs w:val="24"/>
    </w:rPr>
  </w:style>
  <w:style w:type="paragraph" w:styleId="af1">
    <w:name w:val="List Paragraph"/>
    <w:basedOn w:val="a"/>
    <w:uiPriority w:val="99"/>
    <w:rsid w:val="00F72944"/>
    <w:pPr>
      <w:ind w:firstLineChars="200" w:firstLine="420"/>
    </w:pPr>
  </w:style>
  <w:style w:type="table" w:styleId="af2">
    <w:name w:val="Table Grid"/>
    <w:basedOn w:val="a1"/>
    <w:uiPriority w:val="59"/>
    <w:rsid w:val="005556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97A93C-2084-4C0D-A017-CBB975A88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361</TotalTime>
  <Pages>6</Pages>
  <Words>435</Words>
  <Characters>2480</Characters>
  <Application>Microsoft Office Word</Application>
  <DocSecurity>0</DocSecurity>
  <Lines>20</Lines>
  <Paragraphs>5</Paragraphs>
  <ScaleCrop>false</ScaleCrop>
  <Company>SYSU</Company>
  <LinksUpToDate>false</LinksUpToDate>
  <CharactersWithSpaces>2910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rcb</cp:lastModifiedBy>
  <cp:revision>44</cp:revision>
  <cp:lastPrinted>2016-11-03T09:16:00Z</cp:lastPrinted>
  <dcterms:created xsi:type="dcterms:W3CDTF">2018-04-16T02:40:00Z</dcterms:created>
  <dcterms:modified xsi:type="dcterms:W3CDTF">2021-01-27T06:52:00Z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